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358" w:tblpY="361"/>
        <w:tblW w:w="10631" w:type="dxa"/>
        <w:tblBorders>
          <w:top w:val="thickThinLargeGap" w:sz="24" w:space="0" w:color="auto"/>
          <w:left w:val="thickThinLargeGap" w:sz="24" w:space="0" w:color="auto"/>
          <w:bottom w:val="thickThinLargeGap" w:sz="24" w:space="0" w:color="auto"/>
          <w:right w:val="thickThinLargeGap" w:sz="24" w:space="0" w:color="auto"/>
          <w:insideH w:val="thickThinLargeGap" w:sz="24" w:space="0" w:color="auto"/>
          <w:insideV w:val="thickThinLargeGap" w:sz="24" w:space="0" w:color="auto"/>
        </w:tblBorders>
        <w:tblLook w:val="01E0"/>
      </w:tblPr>
      <w:tblGrid>
        <w:gridCol w:w="10631"/>
      </w:tblGrid>
      <w:tr w:rsidR="003D7747" w:rsidTr="00C73C04">
        <w:trPr>
          <w:trHeight w:val="1173"/>
        </w:trPr>
        <w:tc>
          <w:tcPr>
            <w:tcW w:w="10631" w:type="dxa"/>
          </w:tcPr>
          <w:p w:rsidR="003D7747" w:rsidRDefault="003D7747">
            <w:pPr>
              <w:spacing w:after="0" w:line="240" w:lineRule="auto"/>
              <w:rPr>
                <w:rFonts w:cs="Calibri"/>
                <w:b/>
                <w:sz w:val="20"/>
                <w:szCs w:val="20"/>
                <w:lang w:eastAsia="tr-TR"/>
              </w:rPr>
            </w:pPr>
            <w:r>
              <w:rPr>
                <w:rFonts w:cs="Calibri"/>
                <w:b/>
                <w:sz w:val="20"/>
                <w:szCs w:val="20"/>
                <w:lang w:eastAsia="tr-TR"/>
              </w:rPr>
              <w:t>Adı Soyadı:                                                                                                                                                                                 Aldığı not:</w:t>
            </w:r>
          </w:p>
          <w:p w:rsidR="003D7747" w:rsidRDefault="003D7747">
            <w:pPr>
              <w:spacing w:after="0" w:line="240" w:lineRule="auto"/>
              <w:rPr>
                <w:rFonts w:cs="Calibri"/>
                <w:b/>
                <w:sz w:val="20"/>
                <w:szCs w:val="20"/>
                <w:lang w:eastAsia="tr-TR"/>
              </w:rPr>
            </w:pPr>
            <w:r>
              <w:rPr>
                <w:rFonts w:cs="Calibri"/>
                <w:b/>
                <w:sz w:val="20"/>
                <w:szCs w:val="20"/>
                <w:lang w:eastAsia="tr-TR"/>
              </w:rPr>
              <w:t xml:space="preserve">Sınıfı: 6/                                                                                   </w:t>
            </w:r>
          </w:p>
          <w:p w:rsidR="003D7747" w:rsidRDefault="003D7747">
            <w:pPr>
              <w:tabs>
                <w:tab w:val="left" w:pos="9020"/>
              </w:tabs>
              <w:spacing w:after="0" w:line="240" w:lineRule="auto"/>
              <w:rPr>
                <w:rFonts w:cs="Calibri"/>
                <w:b/>
                <w:sz w:val="20"/>
                <w:szCs w:val="20"/>
                <w:lang w:eastAsia="tr-TR"/>
              </w:rPr>
            </w:pPr>
            <w:r>
              <w:rPr>
                <w:rFonts w:cs="Calibri"/>
                <w:b/>
                <w:sz w:val="20"/>
                <w:szCs w:val="20"/>
                <w:lang w:eastAsia="tr-TR"/>
              </w:rPr>
              <w:t xml:space="preserve">No:                                                                                                                                      </w:t>
            </w:r>
          </w:p>
          <w:p w:rsidR="003D7747" w:rsidRDefault="003D7747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tr-TR"/>
              </w:rPr>
            </w:pPr>
            <w:r>
              <w:rPr>
                <w:rFonts w:cs="Calibri"/>
                <w:b/>
                <w:sz w:val="24"/>
                <w:szCs w:val="24"/>
                <w:lang w:eastAsia="tr-TR"/>
              </w:rPr>
              <w:t xml:space="preserve">201..–201.. EĞİTİM-ÖĞRETİM YILI ……………. ORTAOKULU </w:t>
            </w:r>
          </w:p>
          <w:p w:rsidR="003D7747" w:rsidRDefault="003D7747" w:rsidP="00C73C04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eastAsia="tr-TR"/>
              </w:rPr>
            </w:pPr>
            <w:r>
              <w:rPr>
                <w:rFonts w:cs="Calibri"/>
                <w:b/>
                <w:sz w:val="24"/>
                <w:szCs w:val="24"/>
                <w:lang w:eastAsia="tr-TR"/>
              </w:rPr>
              <w:t>6.SINIFLAR BİLİM UYGULAMALARI  1.DÖNEM 2.YAZILI SORULARI</w:t>
            </w:r>
          </w:p>
        </w:tc>
      </w:tr>
    </w:tbl>
    <w:p w:rsidR="003D7747" w:rsidRPr="00F40267" w:rsidRDefault="003D7747" w:rsidP="00F40267">
      <w:pPr>
        <w:pStyle w:val="ListParagraph"/>
        <w:numPr>
          <w:ilvl w:val="0"/>
          <w:numId w:val="4"/>
        </w:numPr>
        <w:rPr>
          <w:b/>
        </w:rPr>
      </w:pPr>
      <w:r w:rsidRPr="00F40267">
        <w:rPr>
          <w:b/>
        </w:rPr>
        <w:t xml:space="preserve">Aşağıda verilen hücrelerin temel kısımlarını yazınız. </w:t>
      </w:r>
      <w:r>
        <w:rPr>
          <w:b/>
        </w:rPr>
        <w:t xml:space="preserve"> (8 p)</w:t>
      </w:r>
    </w:p>
    <w:p w:rsidR="003D7747" w:rsidRPr="00BE02D3" w:rsidRDefault="003D7747" w:rsidP="00BE02D3">
      <w:pPr>
        <w:rPr>
          <w:b/>
        </w:rPr>
      </w:pPr>
      <w:r w:rsidRPr="00BE02D3">
        <w:rPr>
          <w:b/>
        </w:rPr>
        <w:t xml:space="preserve">(hücre </w:t>
      </w:r>
      <w:r>
        <w:rPr>
          <w:b/>
        </w:rPr>
        <w:t>duvarı</w:t>
      </w:r>
      <w:r w:rsidRPr="00BE02D3">
        <w:rPr>
          <w:b/>
        </w:rPr>
        <w:t xml:space="preserve">, hücre </w:t>
      </w:r>
      <w:r>
        <w:rPr>
          <w:b/>
        </w:rPr>
        <w:t>zarı, sitoplazma, çekirdek)</w:t>
      </w:r>
    </w:p>
    <w:p w:rsidR="003D7747" w:rsidRDefault="003D7747" w:rsidP="00BE02D3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</w:t>
      </w:r>
      <w:r w:rsidRPr="00BF78E2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66.25pt;height:230.25pt;visibility:visible">
            <v:imagedata r:id="rId5" o:title=""/>
          </v:shape>
        </w:pict>
      </w:r>
    </w:p>
    <w:p w:rsidR="003D7747" w:rsidRDefault="003D7747" w:rsidP="00BE02D3">
      <w:pPr>
        <w:rPr>
          <w:noProof/>
          <w:lang w:eastAsia="tr-TR"/>
        </w:rPr>
      </w:pPr>
    </w:p>
    <w:p w:rsidR="003D7747" w:rsidRDefault="003D7747" w:rsidP="00F40267">
      <w:pPr>
        <w:pStyle w:val="ListParagraph"/>
        <w:numPr>
          <w:ilvl w:val="0"/>
          <w:numId w:val="4"/>
        </w:numPr>
        <w:rPr>
          <w:noProof/>
          <w:lang w:eastAsia="tr-TR"/>
        </w:rPr>
      </w:pPr>
      <w:r w:rsidRPr="00F40267">
        <w:rPr>
          <w:rFonts w:ascii="Arial" w:hAnsi="Arial" w:cs="Arial"/>
          <w:b/>
          <w:sz w:val="18"/>
          <w:szCs w:val="18"/>
        </w:rPr>
        <w:t>Şekildeki iskelet üzerinde gösterilen yerlere aşağıda verilen kemiklerden uygun olanlarını yazınız.</w:t>
      </w:r>
      <w:r>
        <w:rPr>
          <w:rFonts w:ascii="Arial" w:hAnsi="Arial" w:cs="Arial"/>
          <w:b/>
          <w:sz w:val="18"/>
          <w:szCs w:val="18"/>
        </w:rPr>
        <w:t xml:space="preserve"> (12 p)</w:t>
      </w:r>
    </w:p>
    <w:tbl>
      <w:tblPr>
        <w:tblW w:w="5558" w:type="dxa"/>
        <w:tblBorders>
          <w:insideH w:val="single" w:sz="4" w:space="0" w:color="auto"/>
        </w:tblBorders>
        <w:tblLayout w:type="fixed"/>
        <w:tblLook w:val="00A0"/>
      </w:tblPr>
      <w:tblGrid>
        <w:gridCol w:w="3652"/>
        <w:gridCol w:w="1906"/>
      </w:tblGrid>
      <w:tr w:rsidR="003D7747" w:rsidRPr="00507400" w:rsidTr="007012AC">
        <w:trPr>
          <w:trHeight w:val="4630"/>
        </w:trPr>
        <w:tc>
          <w:tcPr>
            <w:tcW w:w="3652" w:type="dxa"/>
          </w:tcPr>
          <w:p w:rsidR="003D7747" w:rsidRPr="00507400" w:rsidRDefault="003D7747" w:rsidP="007012AC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ect id="Dikdörtgen 24" o:spid="_x0000_s1026" style="position:absolute;left:0;text-align:left;margin-left:119.3pt;margin-top:56.75pt;width:64.5pt;height:11.2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" strokeweight="1pt">
                  <v:stroke dashstyle="dash"/>
                  <v:shadow color="#868686"/>
                </v:rect>
              </w:pict>
            </w:r>
            <w:r>
              <w:rPr>
                <w:noProof/>
                <w:lang w:eastAsia="tr-TR"/>
              </w:rPr>
              <w:pict>
                <v:line id="Düz Bağlayıcı 22" o:spid="_x0000_s1027" style="position:absolute;left:0;text-align:left;z-index:251652096;visibility:visible" from="85.55pt,63.5pt" to="119.3pt,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"/>
              </w:pict>
            </w:r>
            <w:r>
              <w:rPr>
                <w:noProof/>
                <w:lang w:eastAsia="tr-TR"/>
              </w:rPr>
              <w:pict>
                <v:rect id="Dikdörtgen 14" o:spid="_x0000_s1028" style="position:absolute;left:0;text-align:left;margin-left:125.3pt;margin-top:79.25pt;width:69.75pt;height:11.2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" strokeweight="1pt">
                  <v:stroke dashstyle="dash"/>
                  <v:shadow color="#868686"/>
                </v:rect>
              </w:pict>
            </w:r>
            <w:r>
              <w:rPr>
                <w:noProof/>
                <w:lang w:eastAsia="tr-TR"/>
              </w:rPr>
              <w:pict>
                <v:rect id="Dikdörtgen 15" o:spid="_x0000_s1029" style="position:absolute;left:0;text-align:left;margin-left:110.05pt;margin-top:110.1pt;width:78.75pt;height:11.2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" strokeweight="1pt">
                  <v:stroke dashstyle="dash"/>
                  <v:shadow color="#868686"/>
                </v:rect>
              </w:pict>
            </w:r>
            <w:r>
              <w:rPr>
                <w:noProof/>
                <w:lang w:eastAsia="tr-TR"/>
              </w:rPr>
              <w:pict>
                <v:rect id="Dikdörtgen 16" o:spid="_x0000_s1030" style="position:absolute;left:0;text-align:left;margin-left:110.25pt;margin-top:156.3pt;width:74.3pt;height:11.2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" strokeweight="1pt">
                  <v:stroke dashstyle="dash"/>
                  <v:shadow color="#868686"/>
                </v:rect>
              </w:pict>
            </w:r>
            <w:r>
              <w:rPr>
                <w:noProof/>
                <w:lang w:eastAsia="tr-TR"/>
              </w:rPr>
              <w:pict>
                <v:rect id="Dikdörtgen 17" o:spid="_x0000_s1031" style="position:absolute;left:0;text-align:left;margin-left:108.45pt;margin-top:190.25pt;width:69.35pt;height:12.75pt;flip:y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" strokeweight="1pt">
                  <v:stroke dashstyle="dash"/>
                  <v:shadow color="#868686"/>
                </v:rect>
              </w:pict>
            </w:r>
            <w:r>
              <w:rPr>
                <w:noProof/>
                <w:lang w:eastAsia="tr-TR"/>
              </w:rPr>
              <w:pict>
                <v:rect id="Dikdörtgen 13" o:spid="_x0000_s1032" style="position:absolute;left:0;text-align:left;margin-left:77.4pt;margin-top:11.1pt;width:92.65pt;height:11.2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" strokeweight="1pt">
                  <v:stroke dashstyle="dash"/>
                  <v:shadow color="#868686"/>
                </v:rect>
              </w:pict>
            </w:r>
            <w:r w:rsidRPr="00BF78E2">
              <w:rPr>
                <w:noProof/>
                <w:lang w:eastAsia="tr-TR"/>
              </w:rPr>
              <w:pict>
                <v:shape id="Resim 12" o:spid="_x0000_i1026" type="#_x0000_t75" style="width:194.25pt;height:299.25pt;visibility:visible">
                  <v:imagedata r:id="rId6" o:title=""/>
                </v:shape>
              </w:pict>
            </w:r>
          </w:p>
        </w:tc>
        <w:tc>
          <w:tcPr>
            <w:tcW w:w="1906" w:type="dxa"/>
          </w:tcPr>
          <w:p w:rsidR="003D7747" w:rsidRPr="00507400" w:rsidRDefault="003D7747" w:rsidP="007012AC">
            <w:pPr>
              <w:numPr>
                <w:ilvl w:val="0"/>
                <w:numId w:val="2"/>
              </w:numPr>
              <w:spacing w:after="0"/>
              <w:rPr>
                <w:b/>
                <w:sz w:val="20"/>
                <w:szCs w:val="20"/>
              </w:rPr>
            </w:pPr>
            <w:r w:rsidRPr="00507400">
              <w:rPr>
                <w:b/>
                <w:sz w:val="20"/>
                <w:szCs w:val="20"/>
              </w:rPr>
              <w:t>Kafatası</w:t>
            </w:r>
          </w:p>
          <w:p w:rsidR="003D7747" w:rsidRPr="00507400" w:rsidRDefault="003D7747" w:rsidP="007012AC">
            <w:pPr>
              <w:numPr>
                <w:ilvl w:val="0"/>
                <w:numId w:val="2"/>
              </w:numPr>
              <w:spacing w:after="0"/>
              <w:rPr>
                <w:b/>
                <w:sz w:val="20"/>
                <w:szCs w:val="20"/>
              </w:rPr>
            </w:pPr>
            <w:r w:rsidRPr="00507400">
              <w:rPr>
                <w:b/>
                <w:sz w:val="20"/>
                <w:szCs w:val="20"/>
              </w:rPr>
              <w:t>Pazı</w:t>
            </w:r>
          </w:p>
          <w:p w:rsidR="003D7747" w:rsidRPr="00507400" w:rsidRDefault="003D7747" w:rsidP="007012AC">
            <w:pPr>
              <w:numPr>
                <w:ilvl w:val="0"/>
                <w:numId w:val="2"/>
              </w:numPr>
              <w:spacing w:after="0"/>
              <w:rPr>
                <w:b/>
                <w:sz w:val="20"/>
                <w:szCs w:val="20"/>
              </w:rPr>
            </w:pPr>
            <w:r w:rsidRPr="00507400">
              <w:rPr>
                <w:b/>
                <w:sz w:val="20"/>
                <w:szCs w:val="20"/>
              </w:rPr>
              <w:t>Bilek</w:t>
            </w:r>
          </w:p>
          <w:p w:rsidR="003D7747" w:rsidRPr="00507400" w:rsidRDefault="003D7747" w:rsidP="007012AC">
            <w:pPr>
              <w:numPr>
                <w:ilvl w:val="0"/>
                <w:numId w:val="2"/>
              </w:numPr>
              <w:spacing w:after="0"/>
              <w:rPr>
                <w:b/>
                <w:sz w:val="20"/>
                <w:szCs w:val="20"/>
              </w:rPr>
            </w:pPr>
            <w:r w:rsidRPr="00507400">
              <w:rPr>
                <w:b/>
                <w:sz w:val="20"/>
                <w:szCs w:val="20"/>
              </w:rPr>
              <w:t>Uyluk</w:t>
            </w:r>
          </w:p>
          <w:p w:rsidR="003D7747" w:rsidRPr="00507400" w:rsidRDefault="003D7747" w:rsidP="007012AC">
            <w:pPr>
              <w:numPr>
                <w:ilvl w:val="0"/>
                <w:numId w:val="2"/>
              </w:numPr>
              <w:spacing w:after="0"/>
              <w:rPr>
                <w:b/>
                <w:sz w:val="20"/>
                <w:szCs w:val="20"/>
              </w:rPr>
            </w:pPr>
            <w:r w:rsidRPr="00507400">
              <w:rPr>
                <w:b/>
                <w:sz w:val="20"/>
                <w:szCs w:val="20"/>
              </w:rPr>
              <w:t>Kaval</w:t>
            </w:r>
          </w:p>
          <w:p w:rsidR="003D7747" w:rsidRPr="00507400" w:rsidRDefault="003D7747" w:rsidP="007012AC">
            <w:pPr>
              <w:numPr>
                <w:ilvl w:val="0"/>
                <w:numId w:val="2"/>
              </w:numPr>
              <w:spacing w:after="0"/>
              <w:rPr>
                <w:b/>
                <w:sz w:val="20"/>
                <w:szCs w:val="20"/>
              </w:rPr>
            </w:pPr>
            <w:r w:rsidRPr="00507400">
              <w:rPr>
                <w:b/>
                <w:sz w:val="20"/>
                <w:szCs w:val="20"/>
              </w:rPr>
              <w:t>Kaburga</w:t>
            </w:r>
          </w:p>
          <w:p w:rsidR="003D7747" w:rsidRPr="00507400" w:rsidRDefault="003D7747" w:rsidP="007012AC">
            <w:pPr>
              <w:numPr>
                <w:ilvl w:val="0"/>
                <w:numId w:val="2"/>
              </w:numPr>
              <w:spacing w:after="0"/>
              <w:rPr>
                <w:b/>
                <w:sz w:val="20"/>
                <w:szCs w:val="20"/>
              </w:rPr>
            </w:pPr>
            <w:r w:rsidRPr="00507400">
              <w:rPr>
                <w:b/>
                <w:sz w:val="20"/>
                <w:szCs w:val="20"/>
              </w:rPr>
              <w:t>Kürek</w:t>
            </w:r>
          </w:p>
          <w:p w:rsidR="003D7747" w:rsidRPr="00507400" w:rsidRDefault="003D7747" w:rsidP="007012AC">
            <w:pPr>
              <w:numPr>
                <w:ilvl w:val="0"/>
                <w:numId w:val="2"/>
              </w:numPr>
              <w:spacing w:after="0"/>
              <w:rPr>
                <w:sz w:val="20"/>
                <w:szCs w:val="20"/>
              </w:rPr>
            </w:pPr>
            <w:r w:rsidRPr="00507400">
              <w:rPr>
                <w:b/>
                <w:sz w:val="20"/>
                <w:szCs w:val="20"/>
              </w:rPr>
              <w:t>Kalça</w:t>
            </w:r>
          </w:p>
        </w:tc>
      </w:tr>
    </w:tbl>
    <w:p w:rsidR="003D7747" w:rsidRDefault="003D7747">
      <w:pPr>
        <w:rPr>
          <w:noProof/>
          <w:lang w:eastAsia="tr-TR"/>
        </w:rPr>
      </w:pPr>
    </w:p>
    <w:p w:rsidR="003D7747" w:rsidRDefault="003D7747">
      <w:pPr>
        <w:rPr>
          <w:noProof/>
          <w:lang w:eastAsia="tr-TR"/>
        </w:rPr>
      </w:pPr>
    </w:p>
    <w:p w:rsidR="003D7747" w:rsidRDefault="003D7747" w:rsidP="00F40267">
      <w:pPr>
        <w:pStyle w:val="ListParagraph"/>
        <w:numPr>
          <w:ilvl w:val="0"/>
          <w:numId w:val="4"/>
        </w:numPr>
        <w:rPr>
          <w:noProof/>
          <w:lang w:eastAsia="tr-TR"/>
        </w:rPr>
      </w:pPr>
      <w:r w:rsidRPr="00F40267">
        <w:rPr>
          <w:b/>
          <w:i/>
          <w:noProof/>
          <w:lang w:eastAsia="tr-TR"/>
        </w:rPr>
        <w:t>Aşağıda verilen resimlerdeki kemik çeşidini ve eklem  çeşidini yazınız.</w:t>
      </w:r>
      <w:r>
        <w:rPr>
          <w:b/>
          <w:i/>
          <w:noProof/>
          <w:lang w:eastAsia="tr-TR"/>
        </w:rPr>
        <w:t>(16 p)</w:t>
      </w:r>
    </w:p>
    <w:p w:rsidR="003D7747" w:rsidRDefault="003D7747" w:rsidP="002634D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5" o:spid="_x0000_s1033" type="#_x0000_t202" style="position:absolute;margin-left:1.2pt;margin-top:77.85pt;width:97.05pt;height:21.6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" stroked="f">
            <v:textbox>
              <w:txbxContent>
                <w:p w:rsidR="003D7747" w:rsidRDefault="003D7747" w:rsidP="002634D5">
                  <w:r>
                    <w:t>Kafatası kemikleri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9" o:spid="_x0000_s1034" type="#_x0000_t202" style="position:absolute;margin-left:186.45pt;margin-top:34.2pt;width:97.05pt;height:21.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" stroked="f">
            <v:textbox>
              <w:txbxContent>
                <w:p w:rsidR="003D7747" w:rsidRDefault="003D7747" w:rsidP="002634D5">
                  <w:r>
                    <w:t>Kol kemikleri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8" o:spid="_x0000_s1035" type="#_x0000_t202" style="position:absolute;margin-left:136.9pt;margin-top:94.85pt;width:116.7pt;height:39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" stroked="f">
            <v:textbox>
              <w:txbxContent>
                <w:p w:rsidR="003D7747" w:rsidRPr="004E1DBB" w:rsidRDefault="003D7747" w:rsidP="002634D5">
                  <w:pPr>
                    <w:pStyle w:val="NoSpacing"/>
                    <w:rPr>
                      <w:b/>
                      <w:i/>
                    </w:rPr>
                  </w:pPr>
                  <w:r w:rsidRPr="004E1DBB">
                    <w:rPr>
                      <w:b/>
                      <w:i/>
                    </w:rPr>
                    <w:t>Kemik çeşidi:…………….</w:t>
                  </w:r>
                </w:p>
                <w:p w:rsidR="003D7747" w:rsidRPr="004E1DBB" w:rsidRDefault="003D7747" w:rsidP="002634D5">
                  <w:pPr>
                    <w:pStyle w:val="NoSpacing"/>
                    <w:rPr>
                      <w:b/>
                      <w:i/>
                    </w:rPr>
                  </w:pPr>
                  <w:r w:rsidRPr="004E1DBB">
                    <w:rPr>
                      <w:b/>
                      <w:i/>
                    </w:rPr>
                    <w:t>Eklem çeşidi:…………….</w:t>
                  </w:r>
                </w:p>
              </w:txbxContent>
            </v:textbox>
          </v:shape>
        </w:pict>
      </w:r>
      <w:r w:rsidRPr="00BF78E2">
        <w:rPr>
          <w:noProof/>
          <w:lang w:eastAsia="tr-TR"/>
        </w:rPr>
        <w:pict>
          <v:shape id="Resim 2" o:spid="_x0000_i1027" type="#_x0000_t75" style="width:82.5pt;height:86.25pt;visibility:visible">
            <v:imagedata r:id="rId7" o:title=""/>
          </v:shape>
        </w:pict>
      </w:r>
      <w:r>
        <w:rPr>
          <w:noProof/>
          <w:lang w:eastAsia="tr-TR"/>
        </w:rPr>
        <w:t xml:space="preserve">                       </w:t>
      </w:r>
      <w:r w:rsidRPr="00BF78E2">
        <w:rPr>
          <w:noProof/>
          <w:lang w:eastAsia="tr-TR"/>
        </w:rPr>
        <w:pict>
          <v:shape id="Resim 27" o:spid="_x0000_i1028" type="#_x0000_t75" style="width:79.5pt;height:90pt;visibility:visible">
            <v:imagedata r:id="rId8" o:title=""/>
          </v:shape>
        </w:pict>
      </w:r>
      <w:r>
        <w:rPr>
          <w:noProof/>
          <w:lang w:eastAsia="tr-TR"/>
        </w:rPr>
        <w:t xml:space="preserve">          </w:t>
      </w:r>
    </w:p>
    <w:p w:rsidR="003D7747" w:rsidRDefault="003D7747" w:rsidP="002634D5">
      <w:pPr>
        <w:rPr>
          <w:b/>
          <w:i/>
        </w:rPr>
      </w:pPr>
      <w:r>
        <w:rPr>
          <w:noProof/>
          <w:lang w:eastAsia="tr-TR"/>
        </w:rPr>
        <w:pict>
          <v:shape id="Metin Kutusu 26" o:spid="_x0000_s1036" type="#_x0000_t202" style="position:absolute;margin-left:-16.85pt;margin-top:.5pt;width:123.75pt;height:43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" stroked="f">
            <v:textbox>
              <w:txbxContent>
                <w:p w:rsidR="003D7747" w:rsidRPr="004E1DBB" w:rsidRDefault="003D7747" w:rsidP="002634D5">
                  <w:pPr>
                    <w:pStyle w:val="NoSpacing"/>
                    <w:rPr>
                      <w:b/>
                      <w:i/>
                    </w:rPr>
                  </w:pPr>
                  <w:r w:rsidRPr="004E1DBB">
                    <w:rPr>
                      <w:b/>
                      <w:i/>
                    </w:rPr>
                    <w:t>Kemik çeşidi:…………….</w:t>
                  </w:r>
                </w:p>
                <w:p w:rsidR="003D7747" w:rsidRPr="004E1DBB" w:rsidRDefault="003D7747" w:rsidP="002634D5">
                  <w:pPr>
                    <w:pStyle w:val="NoSpacing"/>
                    <w:rPr>
                      <w:b/>
                      <w:i/>
                    </w:rPr>
                  </w:pPr>
                  <w:r w:rsidRPr="004E1DBB">
                    <w:rPr>
                      <w:b/>
                      <w:i/>
                    </w:rPr>
                    <w:t>Eklem çeşidi:…………….</w:t>
                  </w:r>
                </w:p>
              </w:txbxContent>
            </v:textbox>
          </v:shape>
        </w:pict>
      </w:r>
    </w:p>
    <w:p w:rsidR="003D7747" w:rsidRDefault="003D7747" w:rsidP="002634D5">
      <w:pPr>
        <w:rPr>
          <w:b/>
          <w:i/>
        </w:rPr>
      </w:pPr>
    </w:p>
    <w:p w:rsidR="003D7747" w:rsidRDefault="003D7747" w:rsidP="002634D5">
      <w:pPr>
        <w:rPr>
          <w:b/>
          <w:i/>
        </w:rPr>
      </w:pPr>
    </w:p>
    <w:p w:rsidR="003D7747" w:rsidRDefault="003D7747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51" o:spid="_x0000_s1037" type="#_x0000_t202" style="position:absolute;margin-left:201.35pt;margin-top:20.85pt;width:71.55pt;height:5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" stroked="f">
            <v:textbox>
              <w:txbxContent>
                <w:p w:rsidR="003D7747" w:rsidRDefault="003D7747" w:rsidP="00FF074A">
                  <w:pPr>
                    <w:jc w:val="center"/>
                  </w:pPr>
                  <w:r>
                    <w:t>Kalça kemikleri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8" o:spid="_x0000_s1038" type="#_x0000_t202" style="position:absolute;margin-left:-9.5pt;margin-top:71.1pt;width:123.75pt;height:43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" stroked="f">
            <v:textbox>
              <w:txbxContent>
                <w:p w:rsidR="003D7747" w:rsidRPr="004E1DBB" w:rsidRDefault="003D7747" w:rsidP="00FF074A">
                  <w:pPr>
                    <w:pStyle w:val="NoSpacing"/>
                    <w:rPr>
                      <w:b/>
                      <w:i/>
                    </w:rPr>
                  </w:pPr>
                  <w:r w:rsidRPr="004E1DBB">
                    <w:rPr>
                      <w:b/>
                      <w:i/>
                    </w:rPr>
                    <w:t>Kemik çeşidi:…………….</w:t>
                  </w:r>
                </w:p>
                <w:p w:rsidR="003D7747" w:rsidRPr="004E1DBB" w:rsidRDefault="003D7747" w:rsidP="00FF074A">
                  <w:pPr>
                    <w:pStyle w:val="NoSpacing"/>
                    <w:rPr>
                      <w:b/>
                      <w:i/>
                    </w:rPr>
                  </w:pPr>
                  <w:r w:rsidRPr="004E1DBB">
                    <w:rPr>
                      <w:b/>
                      <w:i/>
                    </w:rPr>
                    <w:t>Eklem çeşidi:…………….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2" o:spid="_x0000_s1039" type="#_x0000_t202" style="position:absolute;margin-left:133.15pt;margin-top:71.85pt;width:123.75pt;height:36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" stroked="f">
            <v:textbox>
              <w:txbxContent>
                <w:p w:rsidR="003D7747" w:rsidRPr="004E1DBB" w:rsidRDefault="003D7747" w:rsidP="00FF074A">
                  <w:pPr>
                    <w:pStyle w:val="NoSpacing"/>
                    <w:rPr>
                      <w:b/>
                      <w:i/>
                    </w:rPr>
                  </w:pPr>
                  <w:r w:rsidRPr="004E1DBB">
                    <w:rPr>
                      <w:b/>
                      <w:i/>
                    </w:rPr>
                    <w:t>Kemik çeşidi:…………….</w:t>
                  </w:r>
                </w:p>
                <w:p w:rsidR="003D7747" w:rsidRPr="004E1DBB" w:rsidRDefault="003D7747" w:rsidP="00FF074A">
                  <w:pPr>
                    <w:pStyle w:val="NoSpacing"/>
                    <w:rPr>
                      <w:b/>
                      <w:i/>
                    </w:rPr>
                  </w:pPr>
                  <w:r w:rsidRPr="004E1DBB">
                    <w:rPr>
                      <w:b/>
                      <w:i/>
                    </w:rPr>
                    <w:t>Eklem çeşidi:…………….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5" o:spid="_x0000_s1040" type="#_x0000_t202" style="position:absolute;margin-left:33.15pt;margin-top:19pt;width:97.05pt;height:21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" stroked="f">
            <v:textbox>
              <w:txbxContent>
                <w:p w:rsidR="003D7747" w:rsidRDefault="003D7747" w:rsidP="00FF074A">
                  <w:r>
                    <w:t>Omur kemikleri</w:t>
                  </w:r>
                </w:p>
              </w:txbxContent>
            </v:textbox>
          </v:shape>
        </w:pict>
      </w:r>
      <w:r w:rsidRPr="00BF78E2">
        <w:rPr>
          <w:noProof/>
          <w:lang w:eastAsia="tr-TR"/>
        </w:rPr>
        <w:pict>
          <v:shape id="0 Resim" o:spid="_x0000_i1029" type="#_x0000_t75" alt="4.png" style="width:52.5pt;height:67.5pt;visibility:visible">
            <v:imagedata r:id="rId9" o:title=""/>
          </v:shape>
        </w:pict>
      </w:r>
      <w:r>
        <w:rPr>
          <w:noProof/>
          <w:lang w:eastAsia="tr-TR"/>
        </w:rPr>
        <w:t xml:space="preserve">                                     </w:t>
      </w:r>
      <w:r w:rsidRPr="00BF78E2">
        <w:rPr>
          <w:noProof/>
          <w:lang w:eastAsia="tr-TR"/>
        </w:rPr>
        <w:pict>
          <v:shape id="Resim 53" o:spid="_x0000_i1030" type="#_x0000_t75" style="width:54pt;height:68.25pt;visibility:visible">
            <v:imagedata r:id="rId10" o:title=""/>
          </v:shape>
        </w:pict>
      </w:r>
      <w:r>
        <w:rPr>
          <w:noProof/>
          <w:lang w:eastAsia="tr-TR"/>
        </w:rPr>
        <w:t xml:space="preserve">  </w:t>
      </w:r>
    </w:p>
    <w:p w:rsidR="003D7747" w:rsidRDefault="003D7747">
      <w:pPr>
        <w:rPr>
          <w:noProof/>
          <w:lang w:eastAsia="tr-TR"/>
        </w:rPr>
      </w:pPr>
    </w:p>
    <w:p w:rsidR="003D7747" w:rsidRDefault="003D7747">
      <w:pPr>
        <w:rPr>
          <w:noProof/>
          <w:lang w:eastAsia="tr-TR"/>
        </w:rPr>
      </w:pPr>
    </w:p>
    <w:p w:rsidR="003D7747" w:rsidRDefault="003D7747">
      <w:pPr>
        <w:rPr>
          <w:noProof/>
          <w:lang w:eastAsia="tr-TR"/>
        </w:rPr>
      </w:pPr>
    </w:p>
    <w:p w:rsidR="003D7747" w:rsidRPr="002347C7" w:rsidRDefault="003D7747" w:rsidP="00F40267">
      <w:pPr>
        <w:pStyle w:val="ListParagraph"/>
        <w:numPr>
          <w:ilvl w:val="0"/>
          <w:numId w:val="4"/>
        </w:numPr>
        <w:rPr>
          <w:b/>
          <w:noProof/>
          <w:lang w:eastAsia="tr-TR"/>
        </w:rPr>
      </w:pPr>
      <w:r w:rsidRPr="002347C7">
        <w:rPr>
          <w:b/>
          <w:noProof/>
          <w:lang w:eastAsia="tr-TR"/>
        </w:rPr>
        <w:t>Aşağıda verilen solunum sistemi organlarını uygun boşluklara yerleştiriniz.</w:t>
      </w:r>
      <w:r>
        <w:rPr>
          <w:b/>
          <w:noProof/>
          <w:lang w:eastAsia="tr-TR"/>
        </w:rPr>
        <w:t xml:space="preserve"> (10 p)</w:t>
      </w:r>
    </w:p>
    <w:p w:rsidR="003D7747" w:rsidRDefault="003D7747">
      <w:pPr>
        <w:rPr>
          <w:noProof/>
          <w:lang w:eastAsia="tr-TR"/>
        </w:rPr>
      </w:pPr>
      <w:r w:rsidRPr="00BF78E2">
        <w:rPr>
          <w:noProof/>
          <w:lang w:eastAsia="tr-TR"/>
        </w:rPr>
        <w:pict>
          <v:shape id="Resim 54" o:spid="_x0000_i1031" type="#_x0000_t75" style="width:272.25pt;height:196.5pt;visibility:visible">
            <v:imagedata r:id="rId11" o:title=""/>
          </v:shape>
        </w:pict>
      </w:r>
    </w:p>
    <w:p w:rsidR="003D7747" w:rsidRDefault="003D7747">
      <w:pPr>
        <w:rPr>
          <w:noProof/>
          <w:lang w:eastAsia="tr-TR"/>
        </w:rPr>
      </w:pPr>
    </w:p>
    <w:p w:rsidR="003D7747" w:rsidRDefault="003D7747">
      <w:pPr>
        <w:rPr>
          <w:noProof/>
          <w:lang w:eastAsia="tr-TR"/>
        </w:rPr>
      </w:pPr>
    </w:p>
    <w:p w:rsidR="003D7747" w:rsidRDefault="003D7747">
      <w:pPr>
        <w:rPr>
          <w:noProof/>
          <w:lang w:eastAsia="tr-TR"/>
        </w:rPr>
      </w:pPr>
    </w:p>
    <w:p w:rsidR="003D7747" w:rsidRDefault="003D7747">
      <w:pPr>
        <w:rPr>
          <w:b/>
          <w:noProof/>
          <w:lang w:eastAsia="tr-TR"/>
        </w:rPr>
      </w:pPr>
    </w:p>
    <w:p w:rsidR="003D7747" w:rsidRPr="00F40267" w:rsidRDefault="003D7747" w:rsidP="002347C7">
      <w:pPr>
        <w:pStyle w:val="ListParagraph"/>
        <w:numPr>
          <w:ilvl w:val="0"/>
          <w:numId w:val="4"/>
        </w:numPr>
        <w:jc w:val="both"/>
        <w:rPr>
          <w:b/>
          <w:noProof/>
          <w:lang w:eastAsia="tr-TR"/>
        </w:rPr>
      </w:pPr>
      <w:r w:rsidRPr="00F40267">
        <w:rPr>
          <w:b/>
          <w:noProof/>
          <w:lang w:eastAsia="tr-TR"/>
        </w:rPr>
        <w:t>Aşağıda verilen kalp şekli üzerine kalbin kısımlarını ve damarların isimlerini yazınız.</w:t>
      </w:r>
      <w:r>
        <w:rPr>
          <w:b/>
          <w:noProof/>
          <w:lang w:eastAsia="tr-TR"/>
        </w:rPr>
        <w:t xml:space="preserve"> (18 p)</w:t>
      </w:r>
    </w:p>
    <w:p w:rsidR="003D7747" w:rsidRPr="002347C7" w:rsidRDefault="003D7747">
      <w:pPr>
        <w:rPr>
          <w:b/>
          <w:i/>
          <w:noProof/>
          <w:sz w:val="24"/>
          <w:szCs w:val="24"/>
          <w:lang w:eastAsia="tr-TR"/>
        </w:rPr>
      </w:pPr>
      <w:r w:rsidRPr="002347C7">
        <w:rPr>
          <w:b/>
          <w:i/>
          <w:noProof/>
          <w:sz w:val="24"/>
          <w:szCs w:val="24"/>
          <w:lang w:eastAsia="tr-TR"/>
        </w:rPr>
        <w:t xml:space="preserve">Sağkulakcık, </w:t>
      </w:r>
      <w:r>
        <w:rPr>
          <w:b/>
          <w:i/>
          <w:noProof/>
          <w:sz w:val="24"/>
          <w:szCs w:val="24"/>
          <w:lang w:eastAsia="tr-TR"/>
        </w:rPr>
        <w:t xml:space="preserve"> </w:t>
      </w:r>
      <w:r w:rsidRPr="002347C7">
        <w:rPr>
          <w:b/>
          <w:i/>
          <w:noProof/>
          <w:sz w:val="24"/>
          <w:szCs w:val="24"/>
          <w:lang w:eastAsia="tr-TR"/>
        </w:rPr>
        <w:t xml:space="preserve">sol kulakcık, sağ karıncık, sol karıncık,         aort atardamarı, alt ve üst toplar damar,             </w:t>
      </w:r>
      <w:r>
        <w:rPr>
          <w:b/>
          <w:i/>
          <w:noProof/>
          <w:sz w:val="24"/>
          <w:szCs w:val="24"/>
          <w:lang w:eastAsia="tr-TR"/>
        </w:rPr>
        <w:t xml:space="preserve">       </w:t>
      </w:r>
      <w:r w:rsidRPr="002347C7">
        <w:rPr>
          <w:b/>
          <w:i/>
          <w:noProof/>
          <w:sz w:val="24"/>
          <w:szCs w:val="24"/>
          <w:lang w:eastAsia="tr-TR"/>
        </w:rPr>
        <w:t xml:space="preserve">akciğer atardamarı, akciğer toplar damarı, </w:t>
      </w:r>
      <w:r>
        <w:rPr>
          <w:b/>
          <w:i/>
          <w:noProof/>
          <w:sz w:val="24"/>
          <w:szCs w:val="24"/>
          <w:lang w:eastAsia="tr-TR"/>
        </w:rPr>
        <w:t xml:space="preserve">               sol </w:t>
      </w:r>
      <w:r w:rsidRPr="002347C7">
        <w:rPr>
          <w:b/>
          <w:i/>
          <w:noProof/>
          <w:sz w:val="24"/>
          <w:szCs w:val="24"/>
          <w:lang w:eastAsia="tr-TR"/>
        </w:rPr>
        <w:t>kapakcık</w:t>
      </w:r>
    </w:p>
    <w:p w:rsidR="003D7747" w:rsidRDefault="003D7747" w:rsidP="00372BAD">
      <w:pPr>
        <w:jc w:val="both"/>
        <w:rPr>
          <w:noProof/>
          <w:lang w:eastAsia="tr-TR"/>
        </w:rPr>
      </w:pPr>
      <w:r w:rsidRPr="00BF78E2">
        <w:rPr>
          <w:noProof/>
          <w:lang w:eastAsia="tr-TR"/>
        </w:rPr>
        <w:pict>
          <v:shape id="Resim 57" o:spid="_x0000_i1032" type="#_x0000_t75" style="width:381pt;height:234.75pt;visibility:visible">
            <v:imagedata r:id="rId12" o:title=""/>
          </v:shape>
        </w:pict>
      </w:r>
    </w:p>
    <w:p w:rsidR="003D7747" w:rsidRDefault="003D7747" w:rsidP="00372BAD">
      <w:pPr>
        <w:jc w:val="both"/>
        <w:rPr>
          <w:noProof/>
          <w:lang w:eastAsia="tr-TR"/>
        </w:rPr>
      </w:pPr>
    </w:p>
    <w:p w:rsidR="003D7747" w:rsidRDefault="003D7747" w:rsidP="00372BAD">
      <w:pPr>
        <w:jc w:val="both"/>
        <w:rPr>
          <w:noProof/>
          <w:lang w:eastAsia="tr-TR"/>
        </w:rPr>
      </w:pPr>
    </w:p>
    <w:p w:rsidR="003D7747" w:rsidRDefault="003D7747" w:rsidP="00372BAD">
      <w:pPr>
        <w:jc w:val="both"/>
        <w:rPr>
          <w:noProof/>
          <w:lang w:eastAsia="tr-TR"/>
        </w:rPr>
      </w:pPr>
      <w:r>
        <w:rPr>
          <w:noProof/>
          <w:lang w:eastAsia="tr-TR"/>
        </w:rPr>
        <w:pict>
          <v:group id="Tuval 79" o:spid="_x0000_s1041" editas="canvas" style="position:absolute;left:0;text-align:left;margin-left:159.45pt;margin-top:14.55pt;width:86.25pt;height:83.25pt;z-index:251666432" coordsize="10953,10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">
            <v:shape id="_x0000_s1042" type="#_x0000_t75" style="position:absolute;width:10953;height:10572;visibility:visible">
              <v:fill o:detectmouseclick="t"/>
              <v:path o:connecttype="none"/>
            </v:shape>
            <v:line id="Line 57" o:spid="_x0000_s1043" style="position:absolute;visibility:visible" from="4572,2286" to="4578,7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kiSsMAAADbAAAADwAAAGRycy9kb3ducmV2LnhtbESPzWrDMBCE74G+g9hCb4lcl/zgRjYl&#10;odD2ZicPsLW2tqm1cizFP29fBQo5DjPzDbPPJtOKgXrXWFbwvIpAEJdWN1wpOJ/elzsQziNrbC2T&#10;gpkcZOnDYo+JtiPnNBS+EgHCLkEFtfddIqUrazLoVrYjDt6P7Q36IPtK6h7HADetjKNoIw02HBZq&#10;7OhQU/lbXI2Cz+8DHtfHvNO7Ji5pji8nxi+lnh6nt1cQniZ/D/+3P7SC7Qvc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ZIkrDAAAA2wAAAA8AAAAAAAAAAAAA&#10;AAAAoQIAAGRycy9kb3ducmV2LnhtbFBLBQYAAAAABAAEAPkAAACRAwAAAAA=&#10;" strokeweight="1.25pt">
              <v:stroke startarrow="block" endarrow="block"/>
            </v:line>
            <v:line id="Line 58" o:spid="_x0000_s1044" style="position:absolute;flip:x;visibility:visible" from="2286,4775" to="7531,4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cUCsMAAADbAAAADwAAAGRycy9kb3ducmV2LnhtbESPQWsCMRSE70L/Q3gFb5pVFpWtUUpR&#10;7K2oe/D4unluFjcvSxJ17a9vCgWPw8x8wyzXvW3FjXxoHCuYjDMQxJXTDdcKyuN2tAARIrLG1jEp&#10;eFCA9eplsMRCuzvv6XaItUgQDgUqMDF2hZShMmQxjF1HnLyz8xZjkr6W2uM9wW0rp1k2kxYbTgsG&#10;O/owVF0OV6sAT+VZ583uK5sYP/vO9+XP5bpRavjav7+BiNTHZ/i//akVzHP4+5J+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nFArDAAAA2wAAAA8AAAAAAAAAAAAA&#10;AAAAoQIAAGRycy9kb3ducmV2LnhtbFBLBQYAAAAABAAEAPkAAACRAwAAAAA=&#10;" strokeweight="1.25pt">
              <v:stroke startarrow="block" endarrow="block"/>
            </v:line>
            <v:shape id="Text Box 59" o:spid="_x0000_s1045" type="#_x0000_t202" style="position:absolute;left:6127;top:3765;width:2623;height:17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9QicQA&#10;AADbAAAADwAAAGRycy9kb3ducmV2LnhtbESP3WrCQBSE7wu+w3IE7+pGwZ+mrlIKgqJgk/YBTrOn&#10;SWj2bNxdNb69KwheDjPzDbNYdaYRZ3K+tqxgNExAEBdW11wq+Plev85B+ICssbFMCq7kYbXsvSww&#10;1fbCGZ3zUIoIYZ+igiqENpXSFxUZ9EPbEkfvzzqDIUpXSu3wEuGmkeMkmUqDNceFClv6rKj4z08m&#10;UiZ53rnD4fh13Hk7H22z3/1bptSg3328gwjUhWf40d5oBbMJ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/UInEAAAA2wAAAA8AAAAAAAAAAAAAAAAAmAIAAGRycy9k&#10;b3ducmV2LnhtbFBLBQYAAAAABAAEAPUAAACJAwAAAAA=&#10;" filled="f" stroked="f">
              <v:textbox inset="1.95581mm,.97789mm,1.95581mm,.97789mm">
                <w:txbxContent>
                  <w:p w:rsidR="003D7747" w:rsidRPr="005F0C68" w:rsidRDefault="003D7747" w:rsidP="00372BAD">
                    <w:pPr>
                      <w:rPr>
                        <w:rFonts w:ascii="Comic Sans MS" w:hAnsi="Comic Sans MS"/>
                        <w:sz w:val="14"/>
                        <w:szCs w:val="18"/>
                      </w:rPr>
                    </w:pPr>
                    <w:r w:rsidRPr="0058730A">
                      <w:rPr>
                        <w:rFonts w:ascii="Comic Sans MS" w:hAnsi="Comic Sans MS"/>
                        <w:b/>
                        <w:sz w:val="14"/>
                        <w:szCs w:val="18"/>
                      </w:rPr>
                      <w:t xml:space="preserve"> </w:t>
                    </w:r>
                    <w:r w:rsidRPr="005F0C68">
                      <w:rPr>
                        <w:rFonts w:ascii="Comic Sans MS" w:hAnsi="Comic Sans MS"/>
                        <w:sz w:val="14"/>
                        <w:szCs w:val="18"/>
                      </w:rPr>
                      <w:t>D</w:t>
                    </w:r>
                  </w:p>
                </w:txbxContent>
              </v:textbox>
            </v:shape>
            <v:shape id="Text Box 60" o:spid="_x0000_s1046" type="#_x0000_t202" style="position:absolute;left:3498;top:1143;width:2629;height:17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3O/sQA&#10;AADbAAAADwAAAGRycy9kb3ducmV2LnhtbESP3WrCQBSE7wu+w3IE7+pGwZ+mriKCoFiwSfsAp9nT&#10;JDR7Nu6uGt/eLQheDjPzDbNYdaYRF3K+tqxgNExAEBdW11wq+P7avs5B+ICssbFMCm7kYbXsvSww&#10;1fbKGV3yUIoIYZ+igiqENpXSFxUZ9EPbEkfv1zqDIUpXSu3wGuGmkeMkmUqDNceFClvaVFT85WcT&#10;KZM879zxePo8Hbydj/bZz8dbptSg363fQQTqwjP8aO+0gtkU/r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tzv7EAAAA2wAAAA8AAAAAAAAAAAAAAAAAmAIAAGRycy9k&#10;b3ducmV2LnhtbFBLBQYAAAAABAAEAPUAAACJAwAAAAA=&#10;" filled="f" stroked="f">
              <v:textbox inset="1.95581mm,.97789mm,1.95581mm,.97789mm">
                <w:txbxContent>
                  <w:p w:rsidR="003D7747" w:rsidRPr="005F0C68" w:rsidRDefault="003D7747" w:rsidP="00372BAD">
                    <w:pPr>
                      <w:rPr>
                        <w:rFonts w:ascii="Comic Sans MS" w:hAnsi="Comic Sans MS"/>
                        <w:sz w:val="14"/>
                        <w:szCs w:val="14"/>
                      </w:rPr>
                    </w:pPr>
                    <w:r>
                      <w:rPr>
                        <w:rFonts w:ascii="Comic Sans MS" w:hAnsi="Comic Sans MS"/>
                        <w:b/>
                        <w:sz w:val="14"/>
                        <w:szCs w:val="18"/>
                      </w:rPr>
                      <w:t xml:space="preserve">K </w:t>
                    </w:r>
                    <w:r w:rsidRPr="005F0C68">
                      <w:rPr>
                        <w:rFonts w:ascii="Comic Sans MS" w:hAnsi="Comic Sans MS"/>
                        <w:sz w:val="14"/>
                        <w:szCs w:val="14"/>
                      </w:rPr>
                      <w:t>K</w:t>
                    </w:r>
                  </w:p>
                </w:txbxContent>
              </v:textbox>
            </v:shape>
            <v:shape id="Text Box 61" o:spid="_x0000_s1047" type="#_x0000_t202" style="position:absolute;left:2622;top:6394;width:2629;height:17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FrZcQA&#10;AADbAAAADwAAAGRycy9kb3ducmV2LnhtbESP3WrCQBSE7wu+w3IE7+pGwZ+mriKCoFiwSfsAp9nT&#10;JDR7Nu6uGt++KwheDjPzDbNYdaYRF3K+tqxgNExAEBdW11wq+P7avs5B+ICssbFMCm7kYbXsvSww&#10;1fbKGV3yUIoIYZ+igiqENpXSFxUZ9EPbEkfv1zqDIUpXSu3wGuGmkeMkmUqDNceFClvaVFT85WcT&#10;KZM879zxePo8Hbydj/bZz8dbptSg363fQQTqwjP8aO+0gtkM7l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ha2XEAAAA2wAAAA8AAAAAAAAAAAAAAAAAmAIAAGRycy9k&#10;b3ducmV2LnhtbFBLBQYAAAAABAAEAPUAAACJAwAAAAA=&#10;" filled="f" stroked="f">
              <v:textbox inset="1.95581mm,.97789mm,1.95581mm,.97789mm">
                <w:txbxContent>
                  <w:p w:rsidR="003D7747" w:rsidRPr="005F0C68" w:rsidRDefault="003D7747" w:rsidP="00372BAD">
                    <w:pPr>
                      <w:rPr>
                        <w:rFonts w:ascii="Comic Sans MS" w:hAnsi="Comic Sans MS"/>
                        <w:sz w:val="14"/>
                        <w:szCs w:val="18"/>
                      </w:rPr>
                    </w:pPr>
                    <w:r w:rsidRPr="005F0C68">
                      <w:rPr>
                        <w:rFonts w:ascii="Comic Sans MS" w:hAnsi="Comic Sans MS"/>
                        <w:sz w:val="14"/>
                        <w:szCs w:val="18"/>
                      </w:rPr>
                      <w:t xml:space="preserve"> G</w:t>
                    </w:r>
                  </w:p>
                </w:txbxContent>
              </v:textbox>
            </v:shape>
            <v:shape id="Text Box 62" o:spid="_x0000_s1048" type="#_x0000_t202" style="position:absolute;top:3765;width:2622;height:17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7/F8QA&#10;AADbAAAADwAAAGRycy9kb3ducmV2LnhtbESP0WrCQBBF3wv+wzJC3+pGQWujq5SCYGnBJu0HjNlp&#10;EpqdjbtbjX/feSj4ONy5Z+ast4Pr1JlCbD0bmE4yUMSVty3XBr4+dw9LUDEhW+w8k4ErRdhuRndr&#10;zK2/cEHnMtVKIBxzNNCk1Odax6ohh3Hie2LJvn1wmGQMtbYBLwJ3nZ5l2UI7bFkuNNjTS0PVT/nr&#10;hDIvyyEcDqeP01v0y+lrcXx/Koy5Hw/PK1CJhnRb/m/vrYFHeVZcxAP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+/xfEAAAA2wAAAA8AAAAAAAAAAAAAAAAAmAIAAGRycy9k&#10;b3ducmV2LnhtbFBLBQYAAAAABAAEAPUAAACJAwAAAAA=&#10;" filled="f" stroked="f">
              <v:textbox inset="1.95581mm,.97789mm,1.95581mm,.97789mm">
                <w:txbxContent>
                  <w:p w:rsidR="003D7747" w:rsidRPr="005F0C68" w:rsidRDefault="003D7747" w:rsidP="00372BAD">
                    <w:pPr>
                      <w:rPr>
                        <w:rFonts w:ascii="Comic Sans MS" w:hAnsi="Comic Sans MS"/>
                        <w:sz w:val="14"/>
                        <w:szCs w:val="18"/>
                      </w:rPr>
                    </w:pPr>
                    <w:r w:rsidRPr="005F0C68">
                      <w:rPr>
                        <w:rFonts w:ascii="Comic Sans MS" w:hAnsi="Comic Sans MS"/>
                        <w:sz w:val="14"/>
                        <w:szCs w:val="18"/>
                      </w:rPr>
                      <w:t xml:space="preserve"> B</w:t>
                    </w:r>
                  </w:p>
                </w:txbxContent>
              </v:textbox>
            </v:shape>
          </v:group>
        </w:pict>
      </w:r>
    </w:p>
    <w:p w:rsidR="003D7747" w:rsidRDefault="003D7747" w:rsidP="00372BAD">
      <w:pPr>
        <w:ind w:left="-180" w:right="-679"/>
        <w:rPr>
          <w:sz w:val="20"/>
          <w:szCs w:val="20"/>
        </w:rPr>
      </w:pPr>
      <w:r>
        <w:rPr>
          <w:noProof/>
          <w:lang w:eastAsia="tr-TR"/>
        </w:rPr>
        <w:pict>
          <v:line id="Düz Bağlayıcı 70" o:spid="_x0000_s1049" style="position:absolute;left:0;text-align:left;flip:x;z-index:251665408;visibility:visible" from="2.25pt,26.45pt" to="44.2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" strokeweight="1.5pt">
            <v:stroke endarrow="block"/>
          </v:line>
        </w:pict>
      </w:r>
      <w:r>
        <w:rPr>
          <w:noProof/>
          <w:lang w:eastAsia="tr-TR"/>
        </w:rPr>
        <w:pict>
          <v:line id="Düz Bağlayıcı 72" o:spid="_x0000_s1050" style="position:absolute;left:0;text-align:left;flip:y;z-index:251663360;visibility:visible" from="68.25pt,25.5pt" to="109.2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" strokeweight="1.5pt">
            <v:stroke endarrow="block"/>
          </v:line>
        </w:pict>
      </w:r>
      <w:r>
        <w:rPr>
          <w:noProof/>
          <w:lang w:eastAsia="tr-TR"/>
        </w:rPr>
        <w:pict>
          <v:shape id="Metin Kutusu 71" o:spid="_x0000_s1051" type="#_x0000_t202" style="position:absolute;left:0;text-align:left;margin-left:44.25pt;margin-top:25.25pt;width:24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" fillcolor="silver">
            <v:textbox>
              <w:txbxContent>
                <w:p w:rsidR="003D7747" w:rsidRPr="00D9009B" w:rsidRDefault="003D7747" w:rsidP="00372BAD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MV Boli" w:hAnsi="MV Boli" w:cs="MV Boli"/>
          <w:sz w:val="20"/>
          <w:szCs w:val="20"/>
        </w:rPr>
        <w:t xml:space="preserve">   </w:t>
      </w:r>
      <w:r w:rsidRPr="00F24347">
        <w:rPr>
          <w:rFonts w:ascii="MV Boli" w:hAnsi="MV Boli" w:cs="MV Boli"/>
          <w:sz w:val="20"/>
          <w:szCs w:val="20"/>
        </w:rPr>
        <w:t>30 N</w:t>
      </w:r>
      <w:r>
        <w:rPr>
          <w:sz w:val="20"/>
          <w:szCs w:val="20"/>
        </w:rPr>
        <w:t xml:space="preserve">                             </w:t>
      </w:r>
      <w:r w:rsidRPr="00F24347">
        <w:rPr>
          <w:rFonts w:ascii="MV Boli" w:hAnsi="MV Boli" w:cs="MV Boli"/>
          <w:sz w:val="20"/>
          <w:szCs w:val="20"/>
        </w:rPr>
        <w:t>11 N</w:t>
      </w:r>
      <w:r>
        <w:rPr>
          <w:sz w:val="20"/>
          <w:szCs w:val="20"/>
        </w:rPr>
        <w:t xml:space="preserve">     </w:t>
      </w:r>
    </w:p>
    <w:p w:rsidR="003D7747" w:rsidRPr="00F24347" w:rsidRDefault="003D7747" w:rsidP="00372BAD">
      <w:pPr>
        <w:ind w:left="-180" w:right="-679"/>
        <w:rPr>
          <w:rFonts w:ascii="MV Boli" w:hAnsi="MV Boli" w:cs="MV Boli"/>
          <w:sz w:val="20"/>
          <w:szCs w:val="20"/>
        </w:rPr>
      </w:pPr>
      <w:r>
        <w:rPr>
          <w:noProof/>
          <w:lang w:eastAsia="tr-TR"/>
        </w:rPr>
        <w:pict>
          <v:line id="Düz Bağlayıcı 69" o:spid="_x0000_s1052" style="position:absolute;left:0;text-align:left;flip:y;z-index:251664384;visibility:visible" from="67.55pt,9.25pt" to="96.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" strokeweight="1.5pt">
            <v:stroke endarrow="block"/>
          </v:line>
        </w:pict>
      </w:r>
      <w:r>
        <w:rPr>
          <w:sz w:val="20"/>
          <w:szCs w:val="20"/>
        </w:rPr>
        <w:t xml:space="preserve">                                               </w:t>
      </w:r>
      <w:r w:rsidRPr="00F24347">
        <w:rPr>
          <w:rFonts w:ascii="MV Boli" w:hAnsi="MV Boli" w:cs="MV Boli"/>
          <w:sz w:val="20"/>
          <w:szCs w:val="20"/>
        </w:rPr>
        <w:t>9 N</w:t>
      </w:r>
    </w:p>
    <w:p w:rsidR="003D7747" w:rsidRDefault="003D7747" w:rsidP="00372BAD">
      <w:pPr>
        <w:ind w:left="-180" w:right="-859"/>
        <w:rPr>
          <w:rFonts w:ascii="Comic Sans MS" w:hAnsi="Comic Sans MS" w:cs="Arial"/>
          <w:i/>
          <w:sz w:val="18"/>
          <w:szCs w:val="18"/>
        </w:rPr>
      </w:pPr>
    </w:p>
    <w:p w:rsidR="003D7747" w:rsidRPr="00372BAD" w:rsidRDefault="003D7747" w:rsidP="00372BAD">
      <w:pPr>
        <w:ind w:left="-180" w:right="-859"/>
        <w:rPr>
          <w:rFonts w:ascii="Comic Sans MS" w:hAnsi="Comic Sans MS" w:cs="Arial"/>
          <w:b/>
          <w:sz w:val="18"/>
          <w:szCs w:val="18"/>
        </w:rPr>
      </w:pPr>
    </w:p>
    <w:p w:rsidR="003D7747" w:rsidRPr="00F40267" w:rsidRDefault="003D7747" w:rsidP="00F40267">
      <w:pPr>
        <w:pStyle w:val="ListParagraph"/>
        <w:numPr>
          <w:ilvl w:val="0"/>
          <w:numId w:val="4"/>
        </w:numPr>
        <w:spacing w:after="0"/>
        <w:ind w:right="-859"/>
        <w:rPr>
          <w:rFonts w:ascii="Times New Roman" w:hAnsi="Times New Roman"/>
          <w:b/>
        </w:rPr>
      </w:pPr>
      <w:r w:rsidRPr="00F40267">
        <w:rPr>
          <w:rFonts w:ascii="Times New Roman" w:hAnsi="Times New Roman"/>
          <w:b/>
        </w:rPr>
        <w:t xml:space="preserve">Yukardaki kutu üzerine aynı anda 3 ayrı kuvvet </w:t>
      </w:r>
    </w:p>
    <w:p w:rsidR="003D7747" w:rsidRDefault="003D7747" w:rsidP="009C544B">
      <w:pPr>
        <w:spacing w:after="0"/>
        <w:ind w:left="-180" w:right="-85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  <w:bookmarkStart w:id="0" w:name="_GoBack"/>
      <w:bookmarkEnd w:id="0"/>
      <w:r>
        <w:rPr>
          <w:rFonts w:ascii="Times New Roman" w:hAnsi="Times New Roman"/>
          <w:b/>
        </w:rPr>
        <w:t>uygulanmıştır. Buna göre aşağıdaki soruları cevaplayınız.</w:t>
      </w:r>
    </w:p>
    <w:p w:rsidR="003D7747" w:rsidRDefault="003D7747" w:rsidP="009C544B">
      <w:pPr>
        <w:spacing w:after="0"/>
        <w:ind w:left="-180" w:right="-85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(6 p)</w:t>
      </w:r>
    </w:p>
    <w:p w:rsidR="003D7747" w:rsidRPr="009C544B" w:rsidRDefault="003D7747" w:rsidP="009C544B">
      <w:pPr>
        <w:spacing w:after="0"/>
        <w:ind w:left="-180" w:right="-859"/>
        <w:rPr>
          <w:rFonts w:ascii="Times New Roman" w:hAnsi="Times New Roman"/>
          <w:b/>
        </w:rPr>
      </w:pPr>
    </w:p>
    <w:p w:rsidR="003D7747" w:rsidRPr="009C544B" w:rsidRDefault="003D7747" w:rsidP="009C544B">
      <w:pPr>
        <w:pStyle w:val="ListParagraph"/>
        <w:numPr>
          <w:ilvl w:val="0"/>
          <w:numId w:val="3"/>
        </w:numPr>
        <w:spacing w:after="0" w:line="360" w:lineRule="auto"/>
        <w:ind w:left="360" w:right="-859"/>
        <w:rPr>
          <w:rFonts w:ascii="Times New Roman" w:hAnsi="Times New Roman"/>
          <w:b/>
        </w:rPr>
      </w:pPr>
      <w:r w:rsidRPr="009C544B">
        <w:rPr>
          <w:rFonts w:ascii="Times New Roman" w:hAnsi="Times New Roman"/>
          <w:b/>
        </w:rPr>
        <w:t>masa hangi yöne doğru hareket eder?</w:t>
      </w:r>
      <w:r>
        <w:rPr>
          <w:rFonts w:ascii="Times New Roman" w:hAnsi="Times New Roman"/>
          <w:b/>
        </w:rPr>
        <w:t xml:space="preserve"> </w:t>
      </w:r>
    </w:p>
    <w:p w:rsidR="003D7747" w:rsidRDefault="003D7747" w:rsidP="009C544B">
      <w:pPr>
        <w:pStyle w:val="ListParagraph"/>
        <w:spacing w:after="0" w:line="360" w:lineRule="auto"/>
        <w:ind w:left="360" w:right="-859"/>
        <w:rPr>
          <w:rFonts w:ascii="Times New Roman" w:hAnsi="Times New Roman"/>
          <w:b/>
        </w:rPr>
      </w:pPr>
    </w:p>
    <w:p w:rsidR="003D7747" w:rsidRPr="009C544B" w:rsidRDefault="003D7747" w:rsidP="009C544B">
      <w:pPr>
        <w:pStyle w:val="ListParagraph"/>
        <w:numPr>
          <w:ilvl w:val="0"/>
          <w:numId w:val="3"/>
        </w:numPr>
        <w:spacing w:after="0" w:line="360" w:lineRule="auto"/>
        <w:ind w:left="360" w:right="-859"/>
        <w:rPr>
          <w:rFonts w:ascii="Times New Roman" w:hAnsi="Times New Roman"/>
          <w:b/>
        </w:rPr>
      </w:pPr>
      <w:r w:rsidRPr="009C544B">
        <w:rPr>
          <w:rFonts w:ascii="Times New Roman" w:hAnsi="Times New Roman"/>
          <w:b/>
        </w:rPr>
        <w:t>Masaya uygulanan bileşke kuvvet</w:t>
      </w:r>
      <w:r>
        <w:rPr>
          <w:rFonts w:ascii="Times New Roman" w:hAnsi="Times New Roman"/>
          <w:b/>
        </w:rPr>
        <w:t>in büyüklüğü kaç N?</w:t>
      </w:r>
    </w:p>
    <w:p w:rsidR="003D7747" w:rsidRDefault="003D7747" w:rsidP="009C544B">
      <w:pPr>
        <w:pStyle w:val="ListParagraph"/>
        <w:spacing w:after="0" w:line="360" w:lineRule="auto"/>
        <w:ind w:left="360" w:right="-859"/>
        <w:rPr>
          <w:rFonts w:ascii="Times New Roman" w:hAnsi="Times New Roman"/>
          <w:b/>
        </w:rPr>
      </w:pPr>
    </w:p>
    <w:p w:rsidR="003D7747" w:rsidRPr="009C544B" w:rsidRDefault="003D7747" w:rsidP="009C544B">
      <w:pPr>
        <w:pStyle w:val="ListParagraph"/>
        <w:numPr>
          <w:ilvl w:val="0"/>
          <w:numId w:val="3"/>
        </w:numPr>
        <w:spacing w:after="0" w:line="360" w:lineRule="auto"/>
        <w:ind w:left="360" w:right="-859"/>
        <w:rPr>
          <w:rFonts w:ascii="Times New Roman" w:hAnsi="Times New Roman"/>
          <w:b/>
        </w:rPr>
      </w:pPr>
      <w:r w:rsidRPr="009C544B">
        <w:rPr>
          <w:rFonts w:ascii="Times New Roman" w:hAnsi="Times New Roman"/>
          <w:b/>
        </w:rPr>
        <w:t>Masanın hiçbir yöne hareket etmemesi için dengeley</w:t>
      </w:r>
      <w:r>
        <w:rPr>
          <w:rFonts w:ascii="Times New Roman" w:hAnsi="Times New Roman"/>
          <w:b/>
        </w:rPr>
        <w:t>i</w:t>
      </w:r>
      <w:r w:rsidRPr="009C544B">
        <w:rPr>
          <w:rFonts w:ascii="Times New Roman" w:hAnsi="Times New Roman"/>
          <w:b/>
        </w:rPr>
        <w:t xml:space="preserve">ci </w:t>
      </w:r>
    </w:p>
    <w:p w:rsidR="003D7747" w:rsidRPr="009C544B" w:rsidRDefault="003D7747" w:rsidP="009C544B">
      <w:pPr>
        <w:pStyle w:val="ListParagraph"/>
        <w:spacing w:after="0" w:line="360" w:lineRule="auto"/>
        <w:ind w:left="360" w:right="-859"/>
        <w:rPr>
          <w:rFonts w:ascii="Times New Roman" w:hAnsi="Times New Roman"/>
          <w:b/>
        </w:rPr>
      </w:pPr>
      <w:r w:rsidRPr="009C544B">
        <w:rPr>
          <w:rFonts w:ascii="Times New Roman" w:hAnsi="Times New Roman"/>
          <w:b/>
        </w:rPr>
        <w:t>kuvvet kaç N ve hangi yöne doğru olmalıdır?</w:t>
      </w:r>
    </w:p>
    <w:p w:rsidR="003D7747" w:rsidRPr="009C544B" w:rsidRDefault="003D7747" w:rsidP="009C544B">
      <w:pPr>
        <w:ind w:right="-859"/>
        <w:rPr>
          <w:rFonts w:ascii="Times New Roman" w:hAnsi="Times New Roman"/>
          <w:b/>
        </w:rPr>
      </w:pPr>
    </w:p>
    <w:p w:rsidR="003D7747" w:rsidRDefault="003D7747" w:rsidP="009C544B">
      <w:pPr>
        <w:ind w:left="-180" w:right="-859"/>
        <w:rPr>
          <w:rFonts w:ascii="Times New Roman" w:hAnsi="Times New Roman"/>
          <w:b/>
          <w:sz w:val="16"/>
          <w:szCs w:val="16"/>
        </w:rPr>
      </w:pPr>
    </w:p>
    <w:p w:rsidR="003D7747" w:rsidRDefault="003D7747" w:rsidP="009C544B">
      <w:pPr>
        <w:ind w:left="-180" w:right="-859"/>
        <w:rPr>
          <w:rFonts w:ascii="Times New Roman" w:hAnsi="Times New Roman"/>
          <w:b/>
          <w:sz w:val="16"/>
          <w:szCs w:val="16"/>
        </w:rPr>
      </w:pPr>
    </w:p>
    <w:p w:rsidR="003D7747" w:rsidRDefault="003D7747" w:rsidP="00F40267">
      <w:pPr>
        <w:ind w:right="-859"/>
        <w:rPr>
          <w:rFonts w:ascii="Times New Roman" w:hAnsi="Times New Roman"/>
          <w:b/>
          <w:sz w:val="16"/>
          <w:szCs w:val="16"/>
        </w:rPr>
      </w:pPr>
    </w:p>
    <w:p w:rsidR="003D7747" w:rsidRPr="00F40267" w:rsidRDefault="003D7747" w:rsidP="00F40267">
      <w:pPr>
        <w:pStyle w:val="ListParagraph"/>
        <w:numPr>
          <w:ilvl w:val="0"/>
          <w:numId w:val="4"/>
        </w:numPr>
        <w:spacing w:after="0" w:line="240" w:lineRule="atLeast"/>
        <w:rPr>
          <w:rFonts w:cs="Calibri"/>
          <w:b/>
        </w:rPr>
      </w:pPr>
      <w:r w:rsidRPr="00F40267">
        <w:rPr>
          <w:rFonts w:cs="Calibri"/>
          <w:b/>
        </w:rPr>
        <w:t>Aşağıda bir motosikletin hangi zamana aralıklarında ne kadar yol aldığı verilmiştir. Tabloyu kullanarak bu motosikletliye ait yol- zaman ve sürat- zaman grafiklerini çiziniz.</w:t>
      </w:r>
      <w:r>
        <w:rPr>
          <w:rFonts w:cs="Calibri"/>
          <w:b/>
        </w:rPr>
        <w:t xml:space="preserve"> (20 p)</w:t>
      </w:r>
    </w:p>
    <w:p w:rsidR="003D7747" w:rsidRPr="0014434F" w:rsidRDefault="003D7747" w:rsidP="009C544B">
      <w:pPr>
        <w:spacing w:after="0" w:line="240" w:lineRule="atLeast"/>
        <w:rPr>
          <w:rFonts w:cs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709"/>
        <w:gridCol w:w="709"/>
        <w:gridCol w:w="708"/>
        <w:gridCol w:w="800"/>
        <w:gridCol w:w="862"/>
      </w:tblGrid>
      <w:tr w:rsidR="003D7747" w:rsidRPr="0014434F" w:rsidTr="00BC0A5A">
        <w:trPr>
          <w:jc w:val="center"/>
        </w:trPr>
        <w:tc>
          <w:tcPr>
            <w:tcW w:w="1384" w:type="dxa"/>
          </w:tcPr>
          <w:p w:rsidR="003D7747" w:rsidRPr="00BC0A5A" w:rsidRDefault="003D7747" w:rsidP="00BC0A5A">
            <w:pPr>
              <w:spacing w:after="0" w:line="240" w:lineRule="atLeast"/>
              <w:rPr>
                <w:rFonts w:cs="Calibri"/>
                <w:sz w:val="20"/>
                <w:szCs w:val="20"/>
                <w:lang w:eastAsia="tr-TR"/>
              </w:rPr>
            </w:pPr>
            <w:r w:rsidRPr="00BC0A5A">
              <w:rPr>
                <w:rFonts w:cs="Calibri"/>
                <w:sz w:val="20"/>
                <w:szCs w:val="20"/>
                <w:lang w:eastAsia="tr-TR"/>
              </w:rPr>
              <w:t>Yol (m)</w:t>
            </w:r>
          </w:p>
        </w:tc>
        <w:tc>
          <w:tcPr>
            <w:tcW w:w="709" w:type="dxa"/>
          </w:tcPr>
          <w:p w:rsidR="003D7747" w:rsidRPr="00BC0A5A" w:rsidRDefault="003D7747" w:rsidP="00BC0A5A">
            <w:pPr>
              <w:spacing w:after="0" w:line="240" w:lineRule="atLeast"/>
              <w:rPr>
                <w:rFonts w:cs="Calibri"/>
                <w:sz w:val="20"/>
                <w:szCs w:val="20"/>
                <w:lang w:eastAsia="tr-TR"/>
              </w:rPr>
            </w:pPr>
            <w:r w:rsidRPr="00BC0A5A">
              <w:rPr>
                <w:rFonts w:cs="Calibri"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9" w:type="dxa"/>
          </w:tcPr>
          <w:p w:rsidR="003D7747" w:rsidRPr="00BC0A5A" w:rsidRDefault="003D7747" w:rsidP="00BC0A5A">
            <w:pPr>
              <w:spacing w:after="0" w:line="240" w:lineRule="atLeast"/>
              <w:rPr>
                <w:rFonts w:cs="Calibri"/>
                <w:sz w:val="20"/>
                <w:szCs w:val="20"/>
                <w:lang w:eastAsia="tr-TR"/>
              </w:rPr>
            </w:pPr>
            <w:r w:rsidRPr="00BC0A5A">
              <w:rPr>
                <w:rFonts w:cs="Calibri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708" w:type="dxa"/>
          </w:tcPr>
          <w:p w:rsidR="003D7747" w:rsidRPr="00BC0A5A" w:rsidRDefault="003D7747" w:rsidP="00BC0A5A">
            <w:pPr>
              <w:spacing w:after="0" w:line="240" w:lineRule="atLeast"/>
              <w:rPr>
                <w:rFonts w:cs="Calibri"/>
                <w:sz w:val="20"/>
                <w:szCs w:val="20"/>
                <w:lang w:eastAsia="tr-TR"/>
              </w:rPr>
            </w:pPr>
            <w:r w:rsidRPr="00BC0A5A">
              <w:rPr>
                <w:rFonts w:cs="Calibri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800" w:type="dxa"/>
          </w:tcPr>
          <w:p w:rsidR="003D7747" w:rsidRPr="00BC0A5A" w:rsidRDefault="003D7747" w:rsidP="00BC0A5A">
            <w:pPr>
              <w:spacing w:after="0" w:line="240" w:lineRule="atLeast"/>
              <w:rPr>
                <w:rFonts w:cs="Calibri"/>
                <w:sz w:val="20"/>
                <w:szCs w:val="20"/>
                <w:lang w:eastAsia="tr-TR"/>
              </w:rPr>
            </w:pPr>
            <w:r w:rsidRPr="00BC0A5A">
              <w:rPr>
                <w:rFonts w:cs="Calibri"/>
                <w:sz w:val="20"/>
                <w:szCs w:val="20"/>
                <w:lang w:eastAsia="tr-TR"/>
              </w:rPr>
              <w:t>48</w:t>
            </w:r>
          </w:p>
        </w:tc>
        <w:tc>
          <w:tcPr>
            <w:tcW w:w="862" w:type="dxa"/>
          </w:tcPr>
          <w:p w:rsidR="003D7747" w:rsidRPr="00BC0A5A" w:rsidRDefault="003D7747" w:rsidP="00BC0A5A">
            <w:pPr>
              <w:spacing w:after="0" w:line="240" w:lineRule="atLeast"/>
              <w:rPr>
                <w:rFonts w:cs="Calibri"/>
                <w:sz w:val="20"/>
                <w:szCs w:val="20"/>
                <w:lang w:eastAsia="tr-TR"/>
              </w:rPr>
            </w:pPr>
            <w:r w:rsidRPr="00BC0A5A">
              <w:rPr>
                <w:rFonts w:cs="Calibri"/>
                <w:sz w:val="20"/>
                <w:szCs w:val="20"/>
                <w:lang w:eastAsia="tr-TR"/>
              </w:rPr>
              <w:t>64</w:t>
            </w:r>
          </w:p>
        </w:tc>
      </w:tr>
      <w:tr w:rsidR="003D7747" w:rsidRPr="0014434F" w:rsidTr="00BC0A5A">
        <w:trPr>
          <w:jc w:val="center"/>
        </w:trPr>
        <w:tc>
          <w:tcPr>
            <w:tcW w:w="1384" w:type="dxa"/>
          </w:tcPr>
          <w:p w:rsidR="003D7747" w:rsidRPr="00BC0A5A" w:rsidRDefault="003D7747" w:rsidP="00BC0A5A">
            <w:pPr>
              <w:spacing w:after="0" w:line="240" w:lineRule="atLeast"/>
              <w:rPr>
                <w:rFonts w:cs="Calibri"/>
                <w:sz w:val="20"/>
                <w:szCs w:val="20"/>
                <w:lang w:eastAsia="tr-TR"/>
              </w:rPr>
            </w:pPr>
            <w:r w:rsidRPr="00BC0A5A">
              <w:rPr>
                <w:rFonts w:cs="Calibri"/>
                <w:sz w:val="20"/>
                <w:szCs w:val="20"/>
                <w:lang w:eastAsia="tr-TR"/>
              </w:rPr>
              <w:t>Zaman (s)</w:t>
            </w:r>
          </w:p>
        </w:tc>
        <w:tc>
          <w:tcPr>
            <w:tcW w:w="709" w:type="dxa"/>
          </w:tcPr>
          <w:p w:rsidR="003D7747" w:rsidRPr="00BC0A5A" w:rsidRDefault="003D7747" w:rsidP="00BC0A5A">
            <w:pPr>
              <w:spacing w:after="0" w:line="240" w:lineRule="atLeast"/>
              <w:rPr>
                <w:rFonts w:cs="Calibri"/>
                <w:sz w:val="20"/>
                <w:szCs w:val="20"/>
                <w:lang w:eastAsia="tr-TR"/>
              </w:rPr>
            </w:pPr>
            <w:r w:rsidRPr="00BC0A5A">
              <w:rPr>
                <w:rFonts w:cs="Calibri"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9" w:type="dxa"/>
          </w:tcPr>
          <w:p w:rsidR="003D7747" w:rsidRPr="00BC0A5A" w:rsidRDefault="003D7747" w:rsidP="00BC0A5A">
            <w:pPr>
              <w:spacing w:after="0" w:line="240" w:lineRule="atLeast"/>
              <w:rPr>
                <w:rFonts w:cs="Calibri"/>
                <w:sz w:val="20"/>
                <w:szCs w:val="20"/>
                <w:lang w:eastAsia="tr-TR"/>
              </w:rPr>
            </w:pPr>
            <w:r w:rsidRPr="00BC0A5A">
              <w:rPr>
                <w:rFonts w:cs="Calibri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08" w:type="dxa"/>
          </w:tcPr>
          <w:p w:rsidR="003D7747" w:rsidRPr="00BC0A5A" w:rsidRDefault="003D7747" w:rsidP="00BC0A5A">
            <w:pPr>
              <w:spacing w:after="0" w:line="240" w:lineRule="atLeast"/>
              <w:rPr>
                <w:rFonts w:cs="Calibri"/>
                <w:sz w:val="20"/>
                <w:szCs w:val="20"/>
                <w:lang w:eastAsia="tr-TR"/>
              </w:rPr>
            </w:pPr>
            <w:r w:rsidRPr="00BC0A5A">
              <w:rPr>
                <w:rFonts w:cs="Calibri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800" w:type="dxa"/>
          </w:tcPr>
          <w:p w:rsidR="003D7747" w:rsidRPr="00BC0A5A" w:rsidRDefault="003D7747" w:rsidP="00BC0A5A">
            <w:pPr>
              <w:spacing w:after="0" w:line="240" w:lineRule="atLeast"/>
              <w:rPr>
                <w:rFonts w:cs="Calibri"/>
                <w:sz w:val="20"/>
                <w:szCs w:val="20"/>
                <w:lang w:eastAsia="tr-TR"/>
              </w:rPr>
            </w:pPr>
            <w:r w:rsidRPr="00BC0A5A">
              <w:rPr>
                <w:rFonts w:cs="Calibri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862" w:type="dxa"/>
          </w:tcPr>
          <w:p w:rsidR="003D7747" w:rsidRPr="00BC0A5A" w:rsidRDefault="003D7747" w:rsidP="00BC0A5A">
            <w:pPr>
              <w:spacing w:after="0" w:line="240" w:lineRule="atLeast"/>
              <w:rPr>
                <w:rFonts w:cs="Calibri"/>
                <w:sz w:val="20"/>
                <w:szCs w:val="20"/>
                <w:lang w:eastAsia="tr-TR"/>
              </w:rPr>
            </w:pPr>
            <w:r w:rsidRPr="00BC0A5A">
              <w:rPr>
                <w:rFonts w:cs="Calibri"/>
                <w:sz w:val="20"/>
                <w:szCs w:val="20"/>
                <w:lang w:eastAsia="tr-TR"/>
              </w:rPr>
              <w:t>16</w:t>
            </w:r>
          </w:p>
        </w:tc>
      </w:tr>
      <w:tr w:rsidR="003D7747" w:rsidRPr="0014434F" w:rsidTr="00BC0A5A">
        <w:trPr>
          <w:jc w:val="center"/>
        </w:trPr>
        <w:tc>
          <w:tcPr>
            <w:tcW w:w="1384" w:type="dxa"/>
          </w:tcPr>
          <w:p w:rsidR="003D7747" w:rsidRPr="00BC0A5A" w:rsidRDefault="003D7747" w:rsidP="00BC0A5A">
            <w:pPr>
              <w:spacing w:after="0" w:line="240" w:lineRule="atLeast"/>
              <w:rPr>
                <w:rFonts w:cs="Calibri"/>
                <w:sz w:val="20"/>
                <w:szCs w:val="20"/>
                <w:lang w:eastAsia="tr-TR"/>
              </w:rPr>
            </w:pPr>
            <w:r w:rsidRPr="00BC0A5A">
              <w:rPr>
                <w:rFonts w:cs="Calibri"/>
                <w:sz w:val="20"/>
                <w:szCs w:val="20"/>
                <w:lang w:eastAsia="tr-TR"/>
              </w:rPr>
              <w:t>Sürat (m/s)</w:t>
            </w:r>
          </w:p>
        </w:tc>
        <w:tc>
          <w:tcPr>
            <w:tcW w:w="709" w:type="dxa"/>
          </w:tcPr>
          <w:p w:rsidR="003D7747" w:rsidRPr="00BC0A5A" w:rsidRDefault="003D7747" w:rsidP="00BC0A5A">
            <w:pPr>
              <w:spacing w:after="0" w:line="240" w:lineRule="atLeast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3D7747" w:rsidRPr="00BC0A5A" w:rsidRDefault="003D7747" w:rsidP="00BC0A5A">
            <w:pPr>
              <w:spacing w:after="0" w:line="240" w:lineRule="atLeast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</w:tcPr>
          <w:p w:rsidR="003D7747" w:rsidRPr="00BC0A5A" w:rsidRDefault="003D7747" w:rsidP="00BC0A5A">
            <w:pPr>
              <w:spacing w:after="0" w:line="240" w:lineRule="atLeast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800" w:type="dxa"/>
          </w:tcPr>
          <w:p w:rsidR="003D7747" w:rsidRPr="00BC0A5A" w:rsidRDefault="003D7747" w:rsidP="00BC0A5A">
            <w:pPr>
              <w:spacing w:after="0" w:line="240" w:lineRule="atLeast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862" w:type="dxa"/>
          </w:tcPr>
          <w:p w:rsidR="003D7747" w:rsidRPr="00BC0A5A" w:rsidRDefault="003D7747" w:rsidP="00BC0A5A">
            <w:pPr>
              <w:spacing w:after="0" w:line="240" w:lineRule="atLeast"/>
              <w:rPr>
                <w:rFonts w:cs="Calibri"/>
                <w:sz w:val="20"/>
                <w:szCs w:val="20"/>
                <w:lang w:eastAsia="tr-TR"/>
              </w:rPr>
            </w:pPr>
          </w:p>
        </w:tc>
      </w:tr>
    </w:tbl>
    <w:p w:rsidR="003D7747" w:rsidRDefault="003D7747" w:rsidP="009C544B">
      <w:pPr>
        <w:spacing w:line="240" w:lineRule="atLeast"/>
        <w:rPr>
          <w:rFonts w:cs="Calibri"/>
        </w:rPr>
      </w:pPr>
    </w:p>
    <w:p w:rsidR="003D7747" w:rsidRPr="0014434F" w:rsidRDefault="003D7747" w:rsidP="009C544B">
      <w:pPr>
        <w:spacing w:line="240" w:lineRule="atLeast"/>
        <w:rPr>
          <w:rFonts w:cs="Calibri"/>
        </w:rPr>
      </w:pPr>
      <w:r>
        <w:rPr>
          <w:noProof/>
          <w:lang w:eastAsia="tr-TR"/>
        </w:rPr>
        <w:pict>
          <v:group id="Grup 92" o:spid="_x0000_s1053" style="position:absolute;margin-left:57.35pt;margin-top:9.55pt;width:99.75pt;height:83.4pt;z-index:251668480" coordorigin="5309,8955" coordsize="1861,1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">
            <v:group id="Group 76" o:spid="_x0000_s1054" style="position:absolute;left:5354;top:8955;width:1816;height:1785" coordorigin="5834,8955" coordsize="1816,1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7" o:spid="_x0000_s1055" type="#_x0000_t32" style="position:absolute;left:5834;top:8955;width:1;height:178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2yI8QAAADbAAAADwAAAGRycy9kb3ducmV2LnhtbESPQWsCMRSE74L/ITzBi2i2VkS3RhGl&#10;0GO7erC3x+Z1szV52W5Sd/vvm0LB4zAz3zCbXe+suFEbas8KHmYZCOLS65orBefT83QFIkRkjdYz&#10;KfihALvtcLDBXPuO3+hWxEokCIccFZgYm1zKUBpyGGa+IU7eh28dxiTbSuoWuwR3Vs6zbCkd1pwW&#10;DDZ0MFRei2+n4NVfFsfjmqzviq/efD5O5vadlBqP+v0TiEh9vIf/2y9awXoBf1/SD5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XbIjxAAAANsAAAAPAAAAAAAAAAAA&#10;AAAAAKECAABkcnMvZG93bnJldi54bWxQSwUGAAAAAAQABAD5AAAAkgMAAAAA&#10;" strokeweight="1.5pt">
                <v:stroke endarrow="block"/>
              </v:shape>
              <v:shape id="AutoShape 78" o:spid="_x0000_s1056" type="#_x0000_t32" style="position:absolute;left:5835;top:10725;width:18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mNqsQAAADbAAAADwAAAGRycy9kb3ducmV2LnhtbESPQWvCQBSE74X+h+UJ3urGQksbXcUE&#10;C/Zo3EOPz+wzCWbfhuwao7/eLRR6HGbmG2a5Hm0rBup941jBfJaAIC6dabhSoA9fLx8gfEA22Dom&#10;BTfysF49Py0xNe7KexqKUIkIYZ+igjqELpXSlzVZ9DPXEUfv5HqLIcq+kqbHa4TbVr4mybu02HBc&#10;qLGjvKbyXFysglxfBp0NRbfdZz/zqv3e7o53rdR0Mm4WIAKN4T/8194ZBZ9v8Psl/gC5e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CY2qxAAAANsAAAAPAAAAAAAAAAAA&#10;AAAAAKECAABkcnMvZG93bnJldi54bWxQSwUGAAAAAAQABAD5AAAAkgMAAAAA&#10;" strokeweight="1.5pt">
                <v:stroke endarrow="block"/>
              </v:shape>
            </v:group>
            <v:shape id="AutoShape 79" o:spid="_x0000_s1057" type="#_x0000_t32" style="position:absolute;left:5685;top:10665;width:0;height:1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yxCMIAAADbAAAADwAAAGRycy9kb3ducmV2LnhtbESPQWvCQBSE7wX/w/IEb3VjBakxa4iC&#10;4MVDrRdvj+xLNph9G7PbGP+9Wyj0OMzMN0yWj7YVA/W+caxgMU9AEJdON1wruHwf3j9B+ICssXVM&#10;Cp7kId9O3jJMtXvwFw3nUIsIYZ+iAhNCl0rpS0MW/dx1xNGrXG8xRNnXUvf4iHDbyo8kWUmLDccF&#10;gx3tDZW3849VYDtt7ydn9PXWLNsdHatilwxKzaZjsQERaAz/4b/2UStYr+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FyxCMIAAADbAAAADwAAAAAAAAAAAAAA&#10;AAChAgAAZHJzL2Rvd25yZXYueG1sUEsFBgAAAAAEAAQA+QAAAJADAAAAAA==&#10;" strokeweight="1.5pt"/>
            <v:shape id="AutoShape 80" o:spid="_x0000_s1058" type="#_x0000_t32" style="position:absolute;left:6045;top:10665;width:0;height:1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AUk8IAAADbAAAADwAAAGRycy9kb3ducmV2LnhtbESPQYvCMBSE7wv+h/AEb2uqwqq1UXRB&#10;8OJh1Yu3R/NsSpuX2mRr/fdmYcHjMDPfMNmmt7XoqPWlYwWTcQKCOHe65ELB5bz/XIDwAVlj7ZgU&#10;PMnDZj34yDDV7sE/1J1CISKEfYoKTAhNKqXPDVn0Y9cQR+/mWoshyraQusVHhNtaTpPkS1osOS4Y&#10;bOjbUF6dfq0C22h7Pzqjr1U5q3d0uG13SafUaNhvVyAC9eEd/m8ftILlHP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xAUk8IAAADbAAAADwAAAAAAAAAAAAAA&#10;AAChAgAAZHJzL2Rvd25yZXYueG1sUEsFBgAAAAAEAAQA+QAAAJADAAAAAA==&#10;" strokeweight="1.5pt"/>
            <v:shape id="AutoShape 81" o:spid="_x0000_s1059" type="#_x0000_t32" style="position:absolute;left:6390;top:10665;width:0;height:1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+A4bwAAADbAAAADwAAAGRycy9kb3ducmV2LnhtbERPuwrCMBTdBf8hXMFNUxVEq1FUEFwc&#10;fCxul+baFJub2sRa/94MguPhvJfr1paiodoXjhWMhgkI4szpgnMF18t+MAPhA7LG0jEp+JCH9arb&#10;WWKq3ZtP1JxDLmII+xQVmBCqVEqfGbLoh64ijtzd1RZDhHUudY3vGG5LOU6SqbRYcGwwWNHOUPY4&#10;v6wCW2n7PDqjb49iUm7pcN9sk0apfq/dLEAEasNf/HMftIJ5HBu/xB8gV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4o+A4bwAAADbAAAADwAAAAAAAAAAAAAAAAChAgAA&#10;ZHJzL2Rvd25yZXYueG1sUEsFBgAAAAAEAAQA+QAAAIoDAAAAAA==&#10;" strokeweight="1.5pt"/>
            <v:shape id="AutoShape 82" o:spid="_x0000_s1060" type="#_x0000_t32" style="position:absolute;left:6750;top:10665;width:0;height:1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MlesIAAADbAAAADwAAAGRycy9kb3ducmV2LnhtbESPQYvCMBSE7wv+h/AEb9tUhUVro6gg&#10;eNnDqhdvj+bZlDYvtYm1++83C4LHYWa+YfLNYBvRU+crxwqmSQqCuHC64lLB5Xz4XIDwAVlj45gU&#10;/JKHzXr0kWOm3ZN/qD+FUkQI+wwVmBDaTEpfGLLoE9cSR+/mOoshyq6UusNnhNtGztL0S1qsOC4Y&#10;bGlvqKhPD6vAttrev53R17qaNzs63ra7tFdqMh62KxCBhvAOv9pHrWC5hP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MlesIAAADbAAAADwAAAAAAAAAAAAAA&#10;AAChAgAAZHJzL2Rvd25yZXYueG1sUEsFBgAAAAAEAAQA+QAAAJADAAAAAA==&#10;" strokeweight="1.5pt"/>
            <v:shape id="AutoShape 83" o:spid="_x0000_s1061" type="#_x0000_t32" style="position:absolute;left:5310;top:10365;width: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aEpcMAAADcAAAADwAAAGRycy9kb3ducmV2LnhtbESPQWvDMAyF74P+B6PCbovdDcrI6pS2&#10;MOhlh3W77CZiNQ6J5TR20+zfT4dBbxLv6b1Pm+0cejXRmNrIFlaFAUVcR9dyY+H76/3pFVTKyA77&#10;yGThlxJsq8XDBksXb/xJ0yk3SkI4lWjB5zyUWqfaU8BUxIFYtHMcA2ZZx0a7EW8SHnr9bMxaB2xZ&#10;GjwOdPBUd6drsBAGFy4f0bufrn3p93Q87/ZmsvZxOe/eQGWa8938f310gm8EX56RCXT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WhKXDAAAA3AAAAA8AAAAAAAAAAAAA&#10;AAAAoQIAAGRycy9kb3ducmV2LnhtbFBLBQYAAAAABAAEAPkAAACRAwAAAAA=&#10;" strokeweight="1.5pt"/>
            <v:shape id="AutoShape 84" o:spid="_x0000_s1062" type="#_x0000_t32" style="position:absolute;left:5310;top:10020;width: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hPsAAAADcAAAADwAAAGRycy9kb3ducmV2LnhtbERPTYvCMBC9C/6HMIK3NXGFZammRQXB&#10;i4dVL96GZmyKzaQ2sXb/vVlY8DaP9zmrYnCN6KkLtWcN85kCQVx6U3Ol4XzafXyDCBHZYOOZNPxS&#10;gCIfj1aYGf/kH+qPsRIphEOGGmyMbSZlKC05DDPfEifu6juHMcGukqbDZwp3jfxU6ks6rDk1WGxp&#10;a6m8HR9Og2uNux+8NZdbvWg2tL+uN6rXejoZ1ksQkYb4Fv+79ybNV3P4eyZdIPM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waIT7AAAAA3AAAAA8AAAAAAAAAAAAAAAAA&#10;oQIAAGRycy9kb3ducmV2LnhtbFBLBQYAAAAABAAEAPkAAACOAwAAAAA=&#10;" strokeweight="1.5pt"/>
            <v:shape id="AutoShape 85" o:spid="_x0000_s1063" type="#_x0000_t32" style="position:absolute;left:5309;top:9660;width: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i/Sb8AAADcAAAADwAAAGRycy9kb3ducmV2LnhtbERPy6rCMBDdX/AfwgjuNFHhItUoKghu&#10;XPjYuBuasSk2k9rEWv/eCBfubg7nOYtV5yrRUhNKzxrGIwWCOPem5ELD5bwbzkCEiGyw8kwa3hRg&#10;tez9LDAz/sVHak+xECmEQ4YabIx1JmXILTkMI18TJ+7mG4cxwaaQpsFXCneVnCj1Kx2WnBos1rS1&#10;lN9PT6fB1cY9Dt6a672cVhva39Yb1Wo96HfrOYhIXfwX/7n3Js1XE/g+ky6Qy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Mi/Sb8AAADcAAAADwAAAAAAAAAAAAAAAACh&#10;AgAAZHJzL2Rvd25yZXYueG1sUEsFBgAAAAAEAAQA+QAAAI0DAAAAAA==&#10;" strokeweight="1.5pt"/>
            <v:shape id="AutoShape 86" o:spid="_x0000_s1064" type="#_x0000_t32" style="position:absolute;left:5309;top:9315;width: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a0r8AAADcAAAADwAAAGRycy9kb3ducmV2LnhtbERPy6rCMBDdX/AfwgjuNFHhItUoKghu&#10;XPjYuBuasSk2k9rEWv/eCBfubg7nOYtV5yrRUhNKzxrGIwWCOPem5ELD5bwbzkCEiGyw8kwa3hRg&#10;tez9LDAz/sVHak+xECmEQ4YabIx1JmXILTkMI18TJ+7mG4cxwaaQpsFXCneVnCj1Kx2WnBos1rS1&#10;lN9PT6fB1cY9Dt6a672cVhva39Yb1Wo96HfrOYhIXfwX/7n3Js1XU/g+ky6Qy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4Qa0r8AAADcAAAADwAAAAAAAAAAAAAAAACh&#10;AgAAZHJzL2Rvd25yZXYueG1sUEsFBgAAAAAEAAQA+QAAAI0DAAAAAA==&#10;" strokeweight="1.5pt"/>
          </v:group>
        </w:pict>
      </w:r>
      <w:r>
        <w:rPr>
          <w:rFonts w:cs="Calibri"/>
          <w:noProof/>
          <w:lang w:eastAsia="tr-TR"/>
        </w:rPr>
        <w:t xml:space="preserve">    </w:t>
      </w:r>
      <w:r>
        <w:rPr>
          <w:rFonts w:cs="Calibri"/>
        </w:rPr>
        <w:t xml:space="preserve">   </w:t>
      </w:r>
    </w:p>
    <w:p w:rsidR="003D7747" w:rsidRPr="0014434F" w:rsidRDefault="003D7747" w:rsidP="009C544B">
      <w:pPr>
        <w:spacing w:line="240" w:lineRule="atLeast"/>
        <w:rPr>
          <w:rFonts w:cs="Calibri"/>
        </w:rPr>
      </w:pPr>
    </w:p>
    <w:p w:rsidR="003D7747" w:rsidRPr="0014434F" w:rsidRDefault="003D7747" w:rsidP="009C544B">
      <w:pPr>
        <w:spacing w:line="240" w:lineRule="atLeast"/>
        <w:rPr>
          <w:rFonts w:cs="Calibri"/>
        </w:rPr>
      </w:pPr>
    </w:p>
    <w:p w:rsidR="003D7747" w:rsidRPr="0014434F" w:rsidRDefault="003D7747" w:rsidP="009C544B">
      <w:pPr>
        <w:spacing w:line="240" w:lineRule="atLeast"/>
        <w:rPr>
          <w:rFonts w:cs="Calibri"/>
        </w:rPr>
      </w:pPr>
    </w:p>
    <w:p w:rsidR="003D7747" w:rsidRDefault="003D7747" w:rsidP="009C544B">
      <w:pPr>
        <w:spacing w:line="240" w:lineRule="atLeast"/>
        <w:rPr>
          <w:rFonts w:cs="Calibri"/>
        </w:rPr>
      </w:pPr>
      <w:r>
        <w:rPr>
          <w:rFonts w:cs="Calibri"/>
        </w:rPr>
        <w:t xml:space="preserve">                                      </w:t>
      </w:r>
    </w:p>
    <w:p w:rsidR="003D7747" w:rsidRPr="0014434F" w:rsidRDefault="003D7747" w:rsidP="009C544B">
      <w:pPr>
        <w:spacing w:line="240" w:lineRule="atLeast"/>
        <w:rPr>
          <w:rFonts w:cs="Calibri"/>
        </w:rPr>
      </w:pPr>
      <w:r>
        <w:rPr>
          <w:rFonts w:cs="Calibri"/>
        </w:rPr>
        <w:t xml:space="preserve">                                          </w:t>
      </w:r>
    </w:p>
    <w:p w:rsidR="003D7747" w:rsidRPr="0014434F" w:rsidRDefault="003D7747" w:rsidP="009C544B">
      <w:pPr>
        <w:spacing w:line="240" w:lineRule="atLeast"/>
        <w:rPr>
          <w:rFonts w:cs="Calibri"/>
        </w:rPr>
      </w:pPr>
      <w:r>
        <w:rPr>
          <w:noProof/>
          <w:lang w:eastAsia="tr-TR"/>
        </w:rPr>
        <w:pict>
          <v:group id="Grup 80" o:spid="_x0000_s1065" style="position:absolute;margin-left:57.15pt;margin-top:5.4pt;width:99.75pt;height:83.4pt;z-index:251667456" coordorigin="5309,8955" coordsize="1861,1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">
            <v:group id="Group 64" o:spid="_x0000_s1066" style="position:absolute;left:5354;top:8955;width:1816;height:1785" coordorigin="5834,8955" coordsize="1816,1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shape id="AutoShape 65" o:spid="_x0000_s1067" type="#_x0000_t32" style="position:absolute;left:5834;top:8955;width:1;height:178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EZEcQAAADbAAAADwAAAGRycy9kb3ducmV2LnhtbESPQWsCMRSE74X+h/AKvRTNupaiq1FE&#10;KfRotz3o7bF5brZNXtZN6q7/3hQKPQ4z8w2zXA/Oigt1ofGsYDLOQBBXXjdcK/j8eB3NQISIrNF6&#10;JgVXCrBe3d8tsdC+53e6lLEWCcKhQAUmxraQMlSGHIaxb4mTd/Kdw5hkV0vdYZ/gzso8y16kw4bT&#10;gsGWtoaq7/LHKdj7w/NuNyfr+/I8mK/pU26PpNTjw7BZgIg0xP/wX/tNK5jl8Ps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IRkRxAAAANsAAAAPAAAAAAAAAAAA&#10;AAAAAKECAABkcnMvZG93bnJldi54bWxQSwUGAAAAAAQABAD5AAAAkgMAAAAA&#10;" strokeweight="1.5pt">
                <v:stroke endarrow="block"/>
              </v:shape>
              <v:shape id="AutoShape 66" o:spid="_x0000_s1068" type="#_x0000_t32" style="position:absolute;left:5835;top:10725;width:18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UmmMQAAADbAAAADwAAAGRycy9kb3ducmV2LnhtbESPQWuDQBSE74H+h+UFeotrWijBugmJ&#10;WLBHjYccX91Xlbpvxd0Y21/fLRRyHGbmGyY9LGYQM02ut6xgG8UgiBure24V1Oe3zQ6E88gaB8uk&#10;4JscHPYPqxQTbW9c0lz5VgQIuwQVdN6PiZSu6cigi+xIHLxPOxn0QU6t1BPeAtwM8imOX6TBnsNC&#10;hyNlHTVf1dUoyOrrXJ/maszL02XbDu958fFTK/W4Xo6vIDwt/h7+bxdawe4Z/r6EHyD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dSaYxAAAANsAAAAPAAAAAAAAAAAA&#10;AAAAAKECAABkcnMvZG93bnJldi54bWxQSwUGAAAAAAQABAD5AAAAkgMAAAAA&#10;" strokeweight="1.5pt">
                <v:stroke endarrow="block"/>
              </v:shape>
            </v:group>
            <v:shape id="AutoShape 67" o:spid="_x0000_s1069" type="#_x0000_t32" style="position:absolute;left:5685;top:10665;width:0;height:1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scOcIAAADbAAAADwAAAGRycy9kb3ducmV2LnhtbESPQYvCMBSE7wv+h/AEb9tUXURqo6gg&#10;eNnDqhdvj+bZlDYvtYm1++83C4LHYWa+YfLNYBvRU+crxwqmSQqCuHC64lLB5Xz4XILwAVlj45gU&#10;/JKHzXr0kWOm3ZN/qD+FUkQI+wwVmBDaTEpfGLLoE9cSR+/mOoshyq6UusNnhNtGztJ0IS1WHBcM&#10;trQ3VNSnh1VgW23v387oa13Nmx0db9td2is1GQ/bFYhAQ3iHX+2jVrD8gv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hscOcIAAADbAAAADwAAAAAAAAAAAAAA&#10;AAChAgAAZHJzL2Rvd25yZXYueG1sUEsFBgAAAAAEAAQA+QAAAJADAAAAAA==&#10;" strokeweight="1.5pt"/>
            <v:shape id="AutoShape 68" o:spid="_x0000_s1070" type="#_x0000_t32" style="position:absolute;left:6045;top:10665;width:0;height:1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e5osIAAADbAAAADwAAAGRycy9kb3ducmV2LnhtbESPQYvCMBSE7wv+h/AEb9tUZUVqo6gg&#10;eNnDqhdvj+bZlDYvtYm1++83C4LHYWa+YfLNYBvRU+crxwqmSQqCuHC64lLB5Xz4XILwAVlj45gU&#10;/JKHzXr0kWOm3ZN/qD+FUkQI+wwVmBDaTEpfGLLoE9cSR+/mOoshyq6UusNnhNtGztJ0IS1WHBcM&#10;trQ3VNSnh1VgW23v387oa13Nmx0db9td2is1GQ/bFYhAQ3iHX+2jVrD8gv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Ve5osIAAADbAAAADwAAAAAAAAAAAAAA&#10;AAChAgAAZHJzL2Rvd25yZXYueG1sUEsFBgAAAAAEAAQA+QAAAJADAAAAAA==&#10;" strokeweight="1.5pt"/>
            <v:shape id="AutoShape 69" o:spid="_x0000_s1071" type="#_x0000_t32" style="position:absolute;left:6390;top:10665;width:0;height:1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Un1b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sC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5hSfVvgAAANsAAAAPAAAAAAAAAAAAAAAAAKEC&#10;AABkcnMvZG93bnJldi54bWxQSwUGAAAAAAQABAD5AAAAjAMAAAAA&#10;" strokeweight="1.5pt"/>
            <v:shape id="AutoShape 70" o:spid="_x0000_s1072" type="#_x0000_t32" style="position:absolute;left:6750;top:10665;width:0;height:1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mCTsIAAADbAAAADwAAAGRycy9kb3ducmV2LnhtbESPQYvCMBSE7wv+h/AEb9tUhVVqo6gg&#10;eNnDqhdvj+bZlDYvtYm1++83C4LHYWa+YfLNYBvRU+crxwqmSQqCuHC64lLB5Xz4XILwAVlj45gU&#10;/JKHzXr0kWOm3ZN/qD+FUkQI+wwVmBDaTEpfGLLoE9cSR+/mOoshyq6UusNnhNtGztL0S1qsOC4Y&#10;bGlvqKhPD6vAttrev53R17qaNzs63ra7tFdqMh62KxCBhvAOv9pHrWC5gP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smCTsIAAADbAAAADwAAAAAAAAAAAAAA&#10;AAChAgAAZHJzL2Rvd25yZXYueG1sUEsFBgAAAAAEAAQA+QAAAJADAAAAAA==&#10;" strokeweight="1.5pt"/>
            <v:shape id="AutoShape 71" o:spid="_x0000_s1073" type="#_x0000_t32" style="position:absolute;left:5310;top:10365;width: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YWPL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8jo1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Z1YWPLwAAADbAAAADwAAAAAAAAAAAAAAAAChAgAA&#10;ZHJzL2Rvd25yZXYueG1sUEsFBgAAAAAEAAQA+QAAAIoDAAAAAA==&#10;" strokeweight="1.5pt"/>
            <v:shape id="AutoShape 72" o:spid="_x0000_s1074" type="#_x0000_t32" style="position:absolute;left:5310;top:10020;width: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qzp8MAAADbAAAADwAAAGRycy9kb3ducmV2LnhtbESPwWrDMBBE74X8g9hAbo3cBkriWjZO&#10;IZBLDk1zyW2x1paxtXIt1XH+PioUehxm5g2TFbPtxUSjbx0reFknIIgrp1tuFFy+Ds9bED4ga+wd&#10;k4I7eSjyxVOGqXY3/qTpHBoRIexTVGBCGFIpfWXIol+7gTh6tRsthijHRuoRbxFue/maJG/SYstx&#10;weBAH4aq7vxjFdhB2++TM/ratZt+T8e63CeTUqvlXL6DCDSH//Bf+6gVbHf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as6fDAAAA2wAAAA8AAAAAAAAAAAAA&#10;AAAAoQIAAGRycy9kb3ducmV2LnhtbFBLBQYAAAAABAAEAPkAAACRAwAAAAA=&#10;" strokeweight="1.5pt"/>
            <v:shape id="AutoShape 73" o:spid="_x0000_s1075" type="#_x0000_t32" style="position:absolute;left:5309;top:9660;width: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mM57wAAADbAAAADwAAAGRycy9kb3ducmV2LnhtbERPuwrCMBTdBf8hXMFNUxVEq1FUEFwc&#10;fCxul+baFJub2sRa/94MguPhvJfr1paiodoXjhWMhgkI4szpgnMF18t+MAPhA7LG0jEp+JCH9arb&#10;WWKq3ZtP1JxDLmII+xQVmBCqVEqfGbLoh64ijtzd1RZDhHUudY3vGG5LOU6SqbRYcGwwWNHOUPY4&#10;v6wCW2n7PDqjb49iUm7pcN9sk0apfq/dLEAEasNf/HMftIJ5XB+/xB8gV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HPmM57wAAADbAAAADwAAAAAAAAAAAAAAAAChAgAA&#10;ZHJzL2Rvd25yZXYueG1sUEsFBgAAAAAEAAQA+QAAAIoDAAAAAA==&#10;" strokeweight="1.5pt"/>
            <v:shape id="AutoShape 74" o:spid="_x0000_s1076" type="#_x0000_t32" style="position:absolute;left:5309;top:9315;width: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UpfMMAAADbAAAADwAAAGRycy9kb3ducmV2LnhtbESPQWvCQBSE7wX/w/IK3pqNCtKmWUMU&#10;BC89aL309si+ZIPZtzG7xvjv3UKhx2FmvmHyYrKdGGnwrWMFiyQFQVw53XKj4Py9f3sH4QOyxs4x&#10;KXiQh2Ize8kx0+7ORxpPoRERwj5DBSaEPpPSV4Ys+sT1xNGr3WAxRDk0Ug94j3DbyWWarqXFluOC&#10;wZ52hqrL6WYV2F7b65cz+ufSrrotHepym45KzV+n8hNEoCn8h//aB63gYwG/X+IPkJ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1KXzDAAAA2wAAAA8AAAAAAAAAAAAA&#10;AAAAoQIAAGRycy9kb3ducmV2LnhtbFBLBQYAAAAABAAEAPkAAACRAwAAAAA=&#10;" strokeweight="1.5pt"/>
          </v:group>
        </w:pict>
      </w:r>
      <w:r>
        <w:rPr>
          <w:rFonts w:cs="Calibri"/>
        </w:rPr>
        <w:t xml:space="preserve">   </w:t>
      </w:r>
    </w:p>
    <w:p w:rsidR="003D7747" w:rsidRPr="0014434F" w:rsidRDefault="003D7747" w:rsidP="009C544B">
      <w:pPr>
        <w:spacing w:line="240" w:lineRule="atLeast"/>
        <w:rPr>
          <w:rFonts w:cs="Calibri"/>
        </w:rPr>
      </w:pPr>
    </w:p>
    <w:p w:rsidR="003D7747" w:rsidRPr="0014434F" w:rsidRDefault="003D7747" w:rsidP="009C544B">
      <w:pPr>
        <w:spacing w:line="240" w:lineRule="atLeast"/>
        <w:rPr>
          <w:rFonts w:cs="Calibri"/>
        </w:rPr>
      </w:pPr>
    </w:p>
    <w:p w:rsidR="003D7747" w:rsidRPr="0014434F" w:rsidRDefault="003D7747" w:rsidP="009C544B">
      <w:pPr>
        <w:spacing w:line="240" w:lineRule="atLeast"/>
        <w:rPr>
          <w:rFonts w:cs="Calibri"/>
        </w:rPr>
      </w:pPr>
    </w:p>
    <w:p w:rsidR="003D7747" w:rsidRDefault="003D7747" w:rsidP="009C544B">
      <w:pPr>
        <w:spacing w:line="240" w:lineRule="atLeast"/>
        <w:rPr>
          <w:rFonts w:cs="Calibri"/>
        </w:rPr>
      </w:pPr>
      <w:r>
        <w:rPr>
          <w:rFonts w:cs="Calibri"/>
        </w:rPr>
        <w:t xml:space="preserve">                                     </w:t>
      </w:r>
    </w:p>
    <w:p w:rsidR="003D7747" w:rsidRDefault="003D7747" w:rsidP="009C544B">
      <w:pPr>
        <w:spacing w:line="240" w:lineRule="atLeast"/>
        <w:rPr>
          <w:rFonts w:cs="Calibri"/>
        </w:rPr>
      </w:pPr>
    </w:p>
    <w:p w:rsidR="003D7747" w:rsidRDefault="003D7747" w:rsidP="00462080">
      <w:pPr>
        <w:ind w:right="-859"/>
        <w:rPr>
          <w:noProof/>
          <w:lang w:eastAsia="tr-TR"/>
        </w:rPr>
      </w:pPr>
    </w:p>
    <w:p w:rsidR="003D7747" w:rsidRDefault="003D7747" w:rsidP="00F40267">
      <w:pPr>
        <w:pStyle w:val="ListParagraph"/>
        <w:numPr>
          <w:ilvl w:val="0"/>
          <w:numId w:val="4"/>
        </w:numPr>
        <w:ind w:right="-859"/>
        <w:rPr>
          <w:b/>
          <w:noProof/>
          <w:lang w:eastAsia="tr-TR"/>
        </w:rPr>
      </w:pPr>
      <w:r w:rsidRPr="00F40267">
        <w:rPr>
          <w:b/>
          <w:noProof/>
          <w:lang w:eastAsia="tr-TR"/>
        </w:rPr>
        <w:t>Katılar, tanecikleri arasındaki boşluk çok az olduğu</w:t>
      </w:r>
    </w:p>
    <w:p w:rsidR="003D7747" w:rsidRDefault="003D7747" w:rsidP="00F40267">
      <w:pPr>
        <w:pStyle w:val="ListParagraph"/>
        <w:ind w:right="-859"/>
        <w:rPr>
          <w:b/>
          <w:noProof/>
          <w:lang w:eastAsia="tr-TR"/>
        </w:rPr>
      </w:pPr>
      <w:r w:rsidRPr="00F40267">
        <w:rPr>
          <w:b/>
          <w:noProof/>
          <w:lang w:eastAsia="tr-TR"/>
        </w:rPr>
        <w:t xml:space="preserve"> için sıkıştır</w:t>
      </w:r>
      <w:r>
        <w:rPr>
          <w:b/>
          <w:noProof/>
          <w:lang w:eastAsia="tr-TR"/>
        </w:rPr>
        <w:t xml:space="preserve">ılamazlar. Sıvılar ve gazlar </w:t>
      </w:r>
      <w:r w:rsidRPr="00F40267">
        <w:rPr>
          <w:b/>
          <w:noProof/>
          <w:lang w:eastAsia="tr-TR"/>
        </w:rPr>
        <w:t xml:space="preserve"> tanecikleri </w:t>
      </w:r>
    </w:p>
    <w:p w:rsidR="003D7747" w:rsidRPr="00F40267" w:rsidRDefault="003D7747" w:rsidP="00F40267">
      <w:pPr>
        <w:pStyle w:val="ListParagraph"/>
        <w:ind w:right="-859"/>
        <w:rPr>
          <w:b/>
          <w:noProof/>
          <w:lang w:eastAsia="tr-TR"/>
        </w:rPr>
      </w:pPr>
      <w:r w:rsidRPr="00F40267">
        <w:rPr>
          <w:b/>
          <w:noProof/>
          <w:lang w:eastAsia="tr-TR"/>
        </w:rPr>
        <w:t>arasında boşluk olduğu için s</w:t>
      </w:r>
      <w:r>
        <w:rPr>
          <w:b/>
          <w:noProof/>
          <w:lang w:eastAsia="tr-TR"/>
        </w:rPr>
        <w:t>ı</w:t>
      </w:r>
      <w:r w:rsidRPr="00F40267">
        <w:rPr>
          <w:b/>
          <w:noProof/>
          <w:lang w:eastAsia="tr-TR"/>
        </w:rPr>
        <w:t>kışıtırılabilirler.</w:t>
      </w:r>
    </w:p>
    <w:p w:rsidR="003D7747" w:rsidRPr="00F40267" w:rsidRDefault="003D7747" w:rsidP="00462080">
      <w:pPr>
        <w:ind w:right="-859"/>
        <w:rPr>
          <w:b/>
          <w:noProof/>
          <w:lang w:eastAsia="tr-TR"/>
        </w:rPr>
      </w:pPr>
      <w:r w:rsidRPr="00F40267">
        <w:rPr>
          <w:b/>
          <w:noProof/>
          <w:lang w:eastAsia="tr-TR"/>
        </w:rPr>
        <w:t>Yukarıda verilen bilgiyi bu konuda bilgisi olmayan birine  anlatabilmek iç</w:t>
      </w:r>
      <w:r>
        <w:rPr>
          <w:b/>
          <w:noProof/>
          <w:lang w:eastAsia="tr-TR"/>
        </w:rPr>
        <w:t>in nasıl bir deney yapardınız? (10 p)</w:t>
      </w:r>
    </w:p>
    <w:p w:rsidR="003D7747" w:rsidRDefault="003D7747" w:rsidP="00462080">
      <w:pPr>
        <w:ind w:right="-859"/>
        <w:rPr>
          <w:noProof/>
          <w:lang w:eastAsia="tr-TR"/>
        </w:rPr>
      </w:pPr>
    </w:p>
    <w:p w:rsidR="003D7747" w:rsidRPr="00F40267" w:rsidRDefault="003D7747" w:rsidP="00462080">
      <w:pPr>
        <w:ind w:right="-859"/>
        <w:rPr>
          <w:noProof/>
          <w:lang w:eastAsia="tr-TR"/>
        </w:rPr>
      </w:pPr>
    </w:p>
    <w:p w:rsidR="003D7747" w:rsidRDefault="003D7747" w:rsidP="00462080">
      <w:pPr>
        <w:ind w:right="-859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  </w:t>
      </w:r>
    </w:p>
    <w:p w:rsidR="003D7747" w:rsidRDefault="003D7747" w:rsidP="009C544B">
      <w:pPr>
        <w:ind w:left="-180" w:right="-859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 </w:t>
      </w:r>
    </w:p>
    <w:p w:rsidR="003D7747" w:rsidRDefault="003D7747" w:rsidP="009C544B">
      <w:pPr>
        <w:ind w:left="-180" w:right="-859"/>
        <w:rPr>
          <w:rFonts w:ascii="Times New Roman" w:hAnsi="Times New Roman"/>
          <w:b/>
          <w:sz w:val="16"/>
          <w:szCs w:val="16"/>
        </w:rPr>
      </w:pPr>
    </w:p>
    <w:p w:rsidR="003D7747" w:rsidRDefault="003D7747" w:rsidP="009C544B">
      <w:pPr>
        <w:ind w:left="-180" w:right="-859"/>
        <w:rPr>
          <w:rFonts w:ascii="Times New Roman" w:hAnsi="Times New Roman"/>
          <w:b/>
          <w:sz w:val="16"/>
          <w:szCs w:val="16"/>
        </w:rPr>
      </w:pPr>
    </w:p>
    <w:p w:rsidR="003D7747" w:rsidRDefault="003D7747" w:rsidP="00462080">
      <w:pPr>
        <w:jc w:val="right"/>
        <w:rPr>
          <w:b/>
          <w:noProof/>
          <w:lang w:eastAsia="tr-TR"/>
        </w:rPr>
      </w:pPr>
    </w:p>
    <w:p w:rsidR="003D7747" w:rsidRDefault="003D7747" w:rsidP="00462080">
      <w:pPr>
        <w:jc w:val="right"/>
        <w:rPr>
          <w:b/>
          <w:noProof/>
          <w:lang w:eastAsia="tr-TR"/>
        </w:rPr>
      </w:pPr>
    </w:p>
    <w:p w:rsidR="003D7747" w:rsidRPr="00F40267" w:rsidRDefault="003D7747" w:rsidP="00462080">
      <w:pPr>
        <w:jc w:val="right"/>
        <w:rPr>
          <w:b/>
          <w:noProof/>
          <w:lang w:eastAsia="tr-TR"/>
        </w:rPr>
      </w:pPr>
      <w:r w:rsidRPr="00F40267">
        <w:rPr>
          <w:b/>
          <w:noProof/>
          <w:lang w:eastAsia="tr-TR"/>
        </w:rPr>
        <w:t>Başarılar</w:t>
      </w:r>
    </w:p>
    <w:p w:rsidR="003D7747" w:rsidRPr="00F40267" w:rsidRDefault="003D7747" w:rsidP="00462080">
      <w:pPr>
        <w:jc w:val="right"/>
        <w:rPr>
          <w:b/>
          <w:noProof/>
          <w:lang w:eastAsia="tr-TR"/>
        </w:rPr>
      </w:pPr>
      <w:r w:rsidRPr="00F40267">
        <w:rPr>
          <w:b/>
          <w:noProof/>
          <w:lang w:eastAsia="tr-TR"/>
        </w:rPr>
        <w:t>Fen Bilimleri öğretmeni</w:t>
      </w:r>
    </w:p>
    <w:p w:rsidR="003D7747" w:rsidRPr="00F40267" w:rsidRDefault="003D7747" w:rsidP="00F40267">
      <w:pPr>
        <w:jc w:val="right"/>
        <w:rPr>
          <w:b/>
          <w:noProof/>
          <w:lang w:eastAsia="tr-TR"/>
        </w:rPr>
      </w:pPr>
      <w:r>
        <w:rPr>
          <w:b/>
          <w:noProof/>
          <w:lang w:eastAsia="tr-TR"/>
        </w:rPr>
        <w:t>…………….</w:t>
      </w:r>
    </w:p>
    <w:sectPr w:rsidR="003D7747" w:rsidRPr="00F40267" w:rsidSect="00BE02D3">
      <w:pgSz w:w="11906" w:h="16838"/>
      <w:pgMar w:top="284" w:right="284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8061B"/>
    <w:multiLevelType w:val="hybridMultilevel"/>
    <w:tmpl w:val="EE5A9F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11D3F"/>
    <w:multiLevelType w:val="hybridMultilevel"/>
    <w:tmpl w:val="714617E2"/>
    <w:lvl w:ilvl="0" w:tplc="041F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70EA2098"/>
    <w:multiLevelType w:val="hybridMultilevel"/>
    <w:tmpl w:val="4100FAFC"/>
    <w:lvl w:ilvl="0" w:tplc="395846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3666668"/>
    <w:multiLevelType w:val="hybridMultilevel"/>
    <w:tmpl w:val="E82443AA"/>
    <w:lvl w:ilvl="0" w:tplc="041F0019">
      <w:start w:val="1"/>
      <w:numFmt w:val="lowerLetter"/>
      <w:lvlText w:val="%1."/>
      <w:lvlJc w:val="left"/>
      <w:pPr>
        <w:ind w:left="5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0A38"/>
    <w:rsid w:val="0014434F"/>
    <w:rsid w:val="00190A38"/>
    <w:rsid w:val="002347C7"/>
    <w:rsid w:val="002634D5"/>
    <w:rsid w:val="00280286"/>
    <w:rsid w:val="00372BAD"/>
    <w:rsid w:val="003D7747"/>
    <w:rsid w:val="00462080"/>
    <w:rsid w:val="004E1DBB"/>
    <w:rsid w:val="00507400"/>
    <w:rsid w:val="0057461D"/>
    <w:rsid w:val="0058730A"/>
    <w:rsid w:val="005F0C68"/>
    <w:rsid w:val="00686855"/>
    <w:rsid w:val="007012AC"/>
    <w:rsid w:val="0073466E"/>
    <w:rsid w:val="007A3881"/>
    <w:rsid w:val="007F7CAF"/>
    <w:rsid w:val="008449A3"/>
    <w:rsid w:val="009C544B"/>
    <w:rsid w:val="00BC0A5A"/>
    <w:rsid w:val="00BE02D3"/>
    <w:rsid w:val="00BF78E2"/>
    <w:rsid w:val="00C73C04"/>
    <w:rsid w:val="00D9009B"/>
    <w:rsid w:val="00F24347"/>
    <w:rsid w:val="00F40267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C0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73C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E0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02D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99"/>
    <w:qFormat/>
    <w:rsid w:val="002634D5"/>
    <w:rPr>
      <w:lang w:eastAsia="en-US"/>
    </w:rPr>
  </w:style>
  <w:style w:type="table" w:styleId="TableGrid">
    <w:name w:val="Table Grid"/>
    <w:basedOn w:val="TableNormal"/>
    <w:uiPriority w:val="99"/>
    <w:rsid w:val="009C544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4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2</Pages>
  <Words>376</Words>
  <Characters>2149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 is well</dc:creator>
  <cp:keywords/>
  <dc:description/>
  <cp:lastModifiedBy>fatih</cp:lastModifiedBy>
  <cp:revision>6</cp:revision>
  <cp:lastPrinted>2015-01-04T19:18:00Z</cp:lastPrinted>
  <dcterms:created xsi:type="dcterms:W3CDTF">2015-01-04T16:59:00Z</dcterms:created>
  <dcterms:modified xsi:type="dcterms:W3CDTF">2015-01-05T20:04:00Z</dcterms:modified>
</cp:coreProperties>
</file>